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A482F" w:rsidR="00B4781B" w:rsidP="00216783" w:rsidRDefault="00B4781B" w14:paraId="31a8842" w14:textId="31a8842">
      <w:pPr>
        <w:jc w:val="center"/>
        <w15:collapsed w:val="false"/>
        <w:rPr>
          <w:rFonts w:ascii="Arial" w:hAnsi="Arial" w:cs="Arial"/>
          <w:b/>
        </w:rPr>
      </w:pPr>
      <w:bookmarkStart w:name="_GoBack" w:id="0"/>
      <w:bookmarkEnd w:id="0"/>
    </w:p>
    <w:p w:rsidRPr="00AA482F" w:rsidR="006E60F0" w:rsidP="006E60F0" w:rsidRDefault="00A92B0A">
      <w:pPr>
        <w:rPr>
          <w:rFonts w:ascii="Arial" w:hAnsi="Arial" w:cs="Arial"/>
        </w:rPr>
      </w:pPr>
      <w:r w:rsidRPr="00AA482F">
        <w:rPr>
          <w:rFonts w:ascii="Arial" w:hAnsi="Arial" w:cs="Arial"/>
        </w:rPr>
        <w:t xml:space="preserve">   </w:t>
      </w:r>
      <w:r w:rsidRPr="00AA482F" w:rsidR="006E60F0">
        <w:rPr>
          <w:rFonts w:ascii="Arial" w:hAnsi="Arial" w:cs="Arial"/>
        </w:rPr>
        <w:t xml:space="preserve"> Republika Hrvatska</w:t>
      </w:r>
    </w:p>
    <w:p w:rsidRPr="00AA482F" w:rsidR="006E60F0" w:rsidP="006E60F0" w:rsidRDefault="006E60F0">
      <w:pPr>
        <w:rPr>
          <w:rFonts w:ascii="Arial" w:hAnsi="Arial" w:cs="Arial"/>
        </w:rPr>
      </w:pPr>
      <w:r w:rsidRPr="00AA482F">
        <w:rPr>
          <w:rFonts w:ascii="Arial" w:hAnsi="Arial" w:cs="Arial"/>
        </w:rPr>
        <w:t xml:space="preserve">Trgovački sud u Zagrebu </w:t>
      </w:r>
      <w:r w:rsidRPr="00AA482F">
        <w:rPr>
          <w:rFonts w:ascii="Arial" w:hAnsi="Arial" w:cs="Arial"/>
        </w:rPr>
        <w:tab/>
      </w:r>
      <w:r w:rsidRPr="00AA482F">
        <w:rPr>
          <w:rFonts w:ascii="Arial" w:hAnsi="Arial" w:cs="Arial"/>
        </w:rPr>
        <w:tab/>
      </w:r>
      <w:r w:rsidRPr="00AA482F">
        <w:rPr>
          <w:rFonts w:ascii="Arial" w:hAnsi="Arial" w:cs="Arial"/>
        </w:rPr>
        <w:tab/>
      </w:r>
      <w:r w:rsidRPr="00AA482F">
        <w:rPr>
          <w:rFonts w:ascii="Arial" w:hAnsi="Arial" w:cs="Arial"/>
        </w:rPr>
        <w:tab/>
      </w:r>
      <w:r w:rsidRPr="00AA482F">
        <w:rPr>
          <w:rFonts w:ascii="Arial" w:hAnsi="Arial" w:cs="Arial"/>
        </w:rPr>
        <w:tab/>
      </w:r>
      <w:r w:rsidRPr="00AA482F">
        <w:rPr>
          <w:rFonts w:ascii="Arial" w:hAnsi="Arial" w:cs="Arial"/>
        </w:rPr>
        <w:tab/>
        <w:t xml:space="preserve">                </w:t>
      </w:r>
    </w:p>
    <w:p w:rsidRPr="00AA482F" w:rsidR="006E60F0" w:rsidP="006E60F0" w:rsidRDefault="006E60F0">
      <w:pPr>
        <w:rPr>
          <w:rFonts w:ascii="Arial" w:hAnsi="Arial" w:cs="Arial"/>
        </w:rPr>
      </w:pPr>
      <w:r w:rsidRPr="00AA482F">
        <w:rPr>
          <w:rFonts w:ascii="Arial" w:hAnsi="Arial" w:cs="Arial"/>
        </w:rPr>
        <w:t xml:space="preserve">  Zagreb, Amruševa 2/II</w:t>
      </w:r>
    </w:p>
    <w:p w:rsidRPr="00AA482F" w:rsidR="00A77CA6" w:rsidP="00A77CA6" w:rsidRDefault="00A77CA6">
      <w:pPr>
        <w:jc w:val="both"/>
        <w:rPr>
          <w:rFonts w:ascii="Arial" w:hAnsi="Arial" w:cs="Arial"/>
        </w:rPr>
      </w:pPr>
      <w:r w:rsidRPr="00AA482F">
        <w:rPr>
          <w:rFonts w:ascii="Arial" w:hAnsi="Arial" w:cs="Arial"/>
        </w:rPr>
        <w:tab/>
      </w:r>
      <w:r w:rsidRPr="00AA482F">
        <w:rPr>
          <w:rFonts w:ascii="Arial" w:hAnsi="Arial" w:cs="Arial"/>
        </w:rPr>
        <w:tab/>
      </w:r>
      <w:r w:rsidRPr="00AA482F">
        <w:rPr>
          <w:rFonts w:ascii="Arial" w:hAnsi="Arial" w:cs="Arial"/>
        </w:rPr>
        <w:tab/>
      </w:r>
      <w:r w:rsidRPr="00AA482F">
        <w:rPr>
          <w:rFonts w:ascii="Arial" w:hAnsi="Arial" w:cs="Arial"/>
        </w:rPr>
        <w:tab/>
      </w:r>
      <w:r w:rsidRPr="00AA482F">
        <w:rPr>
          <w:rFonts w:ascii="Arial" w:hAnsi="Arial" w:cs="Arial"/>
        </w:rPr>
        <w:tab/>
      </w:r>
      <w:r w:rsidRPr="00AA482F">
        <w:rPr>
          <w:rFonts w:ascii="Arial" w:hAnsi="Arial" w:cs="Arial"/>
        </w:rPr>
        <w:tab/>
      </w:r>
      <w:r w:rsidRPr="00AA482F">
        <w:rPr>
          <w:rFonts w:ascii="Arial" w:hAnsi="Arial" w:cs="Arial"/>
        </w:rPr>
        <w:tab/>
      </w:r>
      <w:r w:rsidRPr="00AA482F">
        <w:rPr>
          <w:rFonts w:ascii="Arial" w:hAnsi="Arial" w:cs="Arial"/>
        </w:rPr>
        <w:tab/>
      </w:r>
      <w:r w:rsidRPr="00AA482F">
        <w:rPr>
          <w:rFonts w:ascii="Arial" w:hAnsi="Arial" w:cs="Arial"/>
        </w:rPr>
        <w:tab/>
        <w:t xml:space="preserve">       31. St-1094/2012</w:t>
      </w:r>
    </w:p>
    <w:p w:rsidRPr="00AA482F" w:rsidR="00A77CA6" w:rsidP="00A77CA6" w:rsidRDefault="00A77CA6">
      <w:pPr>
        <w:jc w:val="center"/>
        <w:rPr>
          <w:rFonts w:ascii="Arial" w:hAnsi="Arial" w:cs="Arial"/>
          <w:b/>
        </w:rPr>
      </w:pPr>
    </w:p>
    <w:p w:rsidRPr="00AA482F" w:rsidR="00A77CA6" w:rsidP="00A77CA6" w:rsidRDefault="00A77CA6">
      <w:pPr>
        <w:jc w:val="center"/>
        <w:rPr>
          <w:rFonts w:ascii="Arial" w:hAnsi="Arial" w:cs="Arial"/>
        </w:rPr>
      </w:pPr>
    </w:p>
    <w:p w:rsidRPr="00AA482F" w:rsidR="00A77CA6" w:rsidP="00A77CA6" w:rsidRDefault="00A77CA6">
      <w:pPr>
        <w:jc w:val="center"/>
        <w:rPr>
          <w:rFonts w:ascii="Arial" w:hAnsi="Arial" w:cs="Arial"/>
        </w:rPr>
      </w:pPr>
      <w:r w:rsidRPr="00AA482F">
        <w:rPr>
          <w:rFonts w:ascii="Arial" w:hAnsi="Arial" w:cs="Arial"/>
        </w:rPr>
        <w:t>Z A P I S N I K</w:t>
      </w:r>
    </w:p>
    <w:p w:rsidRPr="00AA482F" w:rsidR="00A77CA6" w:rsidP="00A77CA6" w:rsidRDefault="00A77CA6">
      <w:pPr>
        <w:jc w:val="center"/>
        <w:rPr>
          <w:rFonts w:ascii="Arial" w:hAnsi="Arial" w:cs="Arial"/>
        </w:rPr>
      </w:pPr>
    </w:p>
    <w:p w:rsidRPr="00AA482F" w:rsidR="00A77CA6" w:rsidP="00A77CA6" w:rsidRDefault="00A77CA6">
      <w:pPr>
        <w:jc w:val="both"/>
        <w:rPr>
          <w:rFonts w:ascii="Arial" w:hAnsi="Arial" w:cs="Arial"/>
        </w:rPr>
      </w:pPr>
      <w:r w:rsidRPr="00AA482F">
        <w:rPr>
          <w:rFonts w:ascii="Arial" w:hAnsi="Arial" w:cs="Arial"/>
        </w:rPr>
        <w:t>s</w:t>
      </w:r>
      <w:r w:rsidRPr="00AA482F">
        <w:rPr>
          <w:rFonts w:ascii="Arial" w:hAnsi="Arial" w:cs="Arial"/>
          <w:b/>
        </w:rPr>
        <w:t xml:space="preserve"> </w:t>
      </w:r>
      <w:r w:rsidRPr="00AA482F">
        <w:rPr>
          <w:rFonts w:ascii="Arial" w:hAnsi="Arial" w:cs="Arial"/>
        </w:rPr>
        <w:t xml:space="preserve">usmene javne dražbe nekretnina stečajnog dužnika </w:t>
      </w:r>
      <w:r w:rsidRPr="00AA482F">
        <w:rPr>
          <w:rFonts w:ascii="Arial" w:hAnsi="Arial" w:cs="Arial"/>
          <w:b/>
        </w:rPr>
        <w:t>JARUŠČICA PROJEKT d.o.o. u stečaju, Zagreb, Jaruščica 7, OIB: 02217546383</w:t>
      </w:r>
      <w:r w:rsidRPr="00AA482F">
        <w:rPr>
          <w:rFonts w:ascii="Arial" w:hAnsi="Arial" w:cs="Arial"/>
        </w:rPr>
        <w:t xml:space="preserve">, održane </w:t>
      </w:r>
      <w:r w:rsidRPr="00AA482F" w:rsidR="00A622E4">
        <w:rPr>
          <w:rFonts w:ascii="Arial" w:hAnsi="Arial" w:cs="Arial"/>
        </w:rPr>
        <w:t>17. lipnja 2021.</w:t>
      </w:r>
      <w:r w:rsidRPr="00AA482F" w:rsidR="00395985">
        <w:rPr>
          <w:rFonts w:ascii="Arial" w:hAnsi="Arial" w:cs="Arial"/>
        </w:rPr>
        <w:t xml:space="preserve"> </w:t>
      </w:r>
      <w:r w:rsidRPr="00AA482F">
        <w:rPr>
          <w:rFonts w:ascii="Arial" w:hAnsi="Arial" w:cs="Arial"/>
        </w:rPr>
        <w:t>u zgradi Trgovačkog suda u Zagrebu na Kennedyevom trgu 11, soba broj 248/II</w:t>
      </w:r>
    </w:p>
    <w:p w:rsidRPr="00AA482F" w:rsidR="00A77CA6" w:rsidP="00A77CA6" w:rsidRDefault="00A77CA6">
      <w:pPr>
        <w:rPr>
          <w:rFonts w:ascii="Arial" w:hAnsi="Arial" w:cs="Arial"/>
        </w:rPr>
      </w:pPr>
    </w:p>
    <w:p w:rsidRPr="00AA482F" w:rsidR="00A77CA6" w:rsidP="00A77CA6" w:rsidRDefault="00A77CA6">
      <w:pPr>
        <w:rPr>
          <w:rFonts w:ascii="Arial" w:hAnsi="Arial" w:cs="Arial"/>
        </w:rPr>
      </w:pPr>
    </w:p>
    <w:p w:rsidRPr="00AA482F" w:rsidR="00A77CA6" w:rsidP="00A77CA6" w:rsidRDefault="00A77CA6">
      <w:pPr>
        <w:jc w:val="both"/>
        <w:rPr>
          <w:rFonts w:ascii="Arial" w:hAnsi="Arial" w:cs="Arial"/>
        </w:rPr>
      </w:pPr>
      <w:r w:rsidRPr="00AA482F">
        <w:rPr>
          <w:rFonts w:ascii="Arial" w:hAnsi="Arial" w:cs="Arial"/>
        </w:rPr>
        <w:t>NAZOČNI OD SUDA:</w:t>
      </w:r>
    </w:p>
    <w:p w:rsidRPr="00AA482F" w:rsidR="00A77CA6" w:rsidP="00A77CA6" w:rsidRDefault="00A77CA6">
      <w:pPr>
        <w:jc w:val="both"/>
        <w:rPr>
          <w:rFonts w:ascii="Arial" w:hAnsi="Arial" w:cs="Arial"/>
        </w:rPr>
      </w:pPr>
      <w:r w:rsidRPr="00AA482F">
        <w:rPr>
          <w:rFonts w:ascii="Arial" w:hAnsi="Arial" w:cs="Arial"/>
        </w:rPr>
        <w:t>Radovan Raduka, stečajni sudac</w:t>
      </w:r>
    </w:p>
    <w:p w:rsidRPr="00AA482F" w:rsidR="00A77CA6" w:rsidP="00A77CA6" w:rsidRDefault="00A77CA6">
      <w:pPr>
        <w:rPr>
          <w:rFonts w:ascii="Arial" w:hAnsi="Arial" w:cs="Arial"/>
        </w:rPr>
      </w:pPr>
      <w:r w:rsidRPr="00AA482F">
        <w:rPr>
          <w:rFonts w:ascii="Arial" w:hAnsi="Arial" w:cs="Arial"/>
        </w:rPr>
        <w:t>Monika Fuček, zapisničar</w:t>
      </w:r>
    </w:p>
    <w:p w:rsidRPr="00AA482F" w:rsidR="00A77CA6" w:rsidP="00FD605F" w:rsidRDefault="00A77CA6">
      <w:pPr>
        <w:jc w:val="both"/>
        <w:rPr>
          <w:rFonts w:ascii="Arial" w:hAnsi="Arial" w:cs="Arial"/>
        </w:rPr>
      </w:pPr>
    </w:p>
    <w:p w:rsidRPr="00AA482F" w:rsidR="00A77CA6" w:rsidP="00A77CA6" w:rsidRDefault="00A77CA6">
      <w:pPr>
        <w:jc w:val="both"/>
        <w:rPr>
          <w:rFonts w:ascii="Arial" w:hAnsi="Arial" w:cs="Arial"/>
        </w:rPr>
      </w:pPr>
      <w:r w:rsidRPr="00AA482F">
        <w:rPr>
          <w:rFonts w:ascii="Arial" w:hAnsi="Arial" w:cs="Arial"/>
        </w:rPr>
        <w:t>Utvrđuje se da su pristupili:</w:t>
      </w:r>
    </w:p>
    <w:p w:rsidRPr="00AA482F" w:rsidR="00395985" w:rsidP="00A77CA6" w:rsidRDefault="00395985">
      <w:pPr>
        <w:jc w:val="both"/>
        <w:rPr>
          <w:rFonts w:ascii="Arial" w:hAnsi="Arial" w:cs="Arial"/>
        </w:rPr>
      </w:pPr>
    </w:p>
    <w:p w:rsidRPr="00AA482F" w:rsidR="00A77CA6" w:rsidP="00A77CA6" w:rsidRDefault="00A77CA6">
      <w:pPr>
        <w:ind w:firstLine="720"/>
        <w:jc w:val="both"/>
        <w:rPr>
          <w:rFonts w:ascii="Arial" w:hAnsi="Arial" w:cs="Arial"/>
        </w:rPr>
      </w:pPr>
      <w:r w:rsidRPr="00AA482F">
        <w:rPr>
          <w:rFonts w:ascii="Arial" w:hAnsi="Arial" w:cs="Arial"/>
        </w:rPr>
        <w:t xml:space="preserve">Mirjana Zuzija, stečajna upraviteljica iz Velike Gorice. </w:t>
      </w:r>
    </w:p>
    <w:p w:rsidRPr="00AA482F" w:rsidR="00A77CA6" w:rsidP="00A77CA6" w:rsidRDefault="00A77CA6">
      <w:pPr>
        <w:jc w:val="both"/>
        <w:rPr>
          <w:rFonts w:ascii="Arial" w:hAnsi="Arial" w:cs="Arial"/>
        </w:rPr>
      </w:pPr>
    </w:p>
    <w:p w:rsidRPr="00AA482F" w:rsidR="00A77CA6" w:rsidP="00A622E4" w:rsidRDefault="00A77CA6">
      <w:pPr>
        <w:ind w:firstLine="720"/>
        <w:jc w:val="both"/>
        <w:rPr>
          <w:rFonts w:ascii="Arial" w:hAnsi="Arial" w:cs="Arial"/>
        </w:rPr>
      </w:pPr>
      <w:r w:rsidRPr="00AA482F">
        <w:rPr>
          <w:rFonts w:ascii="Arial" w:hAnsi="Arial" w:cs="Arial"/>
        </w:rPr>
        <w:t xml:space="preserve">Za ponuditelja – razlučnog vjerovnika </w:t>
      </w:r>
      <w:r w:rsidRPr="00AA482F" w:rsidR="006C0D66">
        <w:rPr>
          <w:rFonts w:ascii="Arial" w:hAnsi="Arial" w:cs="Arial"/>
        </w:rPr>
        <w:t>Arsenius d.o.o. Marko Martinković, odvjetnik iz Zagreba i Gordan Špehar, direkto</w:t>
      </w:r>
      <w:r w:rsidRPr="00AA482F" w:rsidR="00A622E4">
        <w:rPr>
          <w:rFonts w:ascii="Arial" w:hAnsi="Arial" w:cs="Arial"/>
        </w:rPr>
        <w:t>r.</w:t>
      </w:r>
      <w:r w:rsidRPr="00AA482F">
        <w:rPr>
          <w:rFonts w:ascii="Arial" w:hAnsi="Arial" w:cs="Arial"/>
        </w:rPr>
        <w:tab/>
      </w:r>
    </w:p>
    <w:p w:rsidRPr="00AA482F" w:rsidR="00AA482F" w:rsidP="00A622E4" w:rsidRDefault="00AA482F">
      <w:pPr>
        <w:ind w:firstLine="720"/>
        <w:jc w:val="both"/>
        <w:rPr>
          <w:rFonts w:ascii="Arial" w:hAnsi="Arial" w:cs="Arial"/>
        </w:rPr>
      </w:pPr>
    </w:p>
    <w:p w:rsidR="00AA482F" w:rsidP="00A622E4" w:rsidRDefault="00AA482F">
      <w:pPr>
        <w:ind w:firstLine="720"/>
        <w:jc w:val="both"/>
        <w:rPr>
          <w:rFonts w:ascii="Arial" w:hAnsi="Arial" w:cs="Arial"/>
        </w:rPr>
      </w:pPr>
      <w:r>
        <w:rPr>
          <w:rFonts w:ascii="Arial" w:hAnsi="Arial" w:cs="Arial"/>
        </w:rPr>
        <w:t xml:space="preserve">Ponuditelj Igor Pereković, Kraljevečki brijegi 105, </w:t>
      </w:r>
      <w:r w:rsidR="00A629DB">
        <w:rPr>
          <w:rFonts w:ascii="Arial" w:hAnsi="Arial" w:cs="Arial"/>
        </w:rPr>
        <w:t>OIB: 05606652167.</w:t>
      </w:r>
    </w:p>
    <w:p w:rsidR="00A629DB" w:rsidP="00A622E4" w:rsidRDefault="00A629DB">
      <w:pPr>
        <w:ind w:firstLine="720"/>
        <w:jc w:val="both"/>
        <w:rPr>
          <w:rFonts w:ascii="Arial" w:hAnsi="Arial" w:cs="Arial"/>
        </w:rPr>
      </w:pPr>
    </w:p>
    <w:p w:rsidR="00A629DB" w:rsidP="00A622E4" w:rsidRDefault="00E60577">
      <w:pPr>
        <w:ind w:firstLine="720"/>
        <w:jc w:val="both"/>
        <w:rPr>
          <w:rFonts w:ascii="Arial" w:hAnsi="Arial" w:cs="Arial"/>
        </w:rPr>
      </w:pPr>
      <w:r>
        <w:rPr>
          <w:rFonts w:ascii="Arial" w:hAnsi="Arial" w:cs="Arial"/>
        </w:rPr>
        <w:t xml:space="preserve">Za ponuditeljicu Tatjanu Mateković iz Zagreba, Medveščak 99, OIB: 74561760663, punomoćnici </w:t>
      </w:r>
      <w:r w:rsidR="001255C4">
        <w:rPr>
          <w:rFonts w:ascii="Arial" w:hAnsi="Arial" w:cs="Arial"/>
        </w:rPr>
        <w:t>Ivan Mateković, suprug, i Vito Mateković, sin.</w:t>
      </w:r>
    </w:p>
    <w:p w:rsidR="00AA482F" w:rsidP="00A622E4" w:rsidRDefault="00AA482F">
      <w:pPr>
        <w:ind w:firstLine="720"/>
        <w:jc w:val="both"/>
        <w:rPr>
          <w:rFonts w:ascii="Arial" w:hAnsi="Arial" w:cs="Arial"/>
        </w:rPr>
      </w:pPr>
    </w:p>
    <w:p w:rsidRPr="00AA482F" w:rsidR="00AA482F" w:rsidP="00A622E4" w:rsidRDefault="00AA482F">
      <w:pPr>
        <w:ind w:firstLine="720"/>
        <w:jc w:val="both"/>
        <w:rPr>
          <w:rFonts w:ascii="Arial" w:hAnsi="Arial" w:cs="Arial"/>
        </w:rPr>
      </w:pPr>
      <w:r w:rsidRPr="00AA482F">
        <w:rPr>
          <w:rFonts w:ascii="Arial" w:hAnsi="Arial" w:cs="Arial"/>
        </w:rPr>
        <w:t>U svojstvu javnosti prisutan je Ante Matić.</w:t>
      </w:r>
    </w:p>
    <w:p w:rsidRPr="00AA482F" w:rsidR="00A77CA6" w:rsidP="00A77CA6" w:rsidRDefault="00A77CA6">
      <w:pPr>
        <w:ind w:firstLine="720"/>
        <w:jc w:val="both"/>
        <w:rPr>
          <w:rFonts w:ascii="Arial" w:hAnsi="Arial" w:cs="Arial"/>
        </w:rPr>
      </w:pPr>
    </w:p>
    <w:p w:rsidRPr="00AA482F" w:rsidR="00395985" w:rsidP="00A77CA6" w:rsidRDefault="00395985">
      <w:pPr>
        <w:ind w:firstLine="720"/>
        <w:jc w:val="both"/>
        <w:rPr>
          <w:rFonts w:ascii="Arial" w:hAnsi="Arial" w:cs="Arial"/>
        </w:rPr>
      </w:pPr>
    </w:p>
    <w:p w:rsidRPr="00AA482F" w:rsidR="00A77CA6" w:rsidP="00A77CA6" w:rsidRDefault="00A77CA6">
      <w:pPr>
        <w:jc w:val="both"/>
        <w:rPr>
          <w:rFonts w:ascii="Arial" w:hAnsi="Arial" w:cs="Arial"/>
        </w:rPr>
      </w:pPr>
      <w:r w:rsidRPr="00AA482F">
        <w:rPr>
          <w:rFonts w:ascii="Arial" w:hAnsi="Arial" w:cs="Arial"/>
        </w:rPr>
        <w:tab/>
        <w:t xml:space="preserve">Stečajni sudac otvara ročište u </w:t>
      </w:r>
      <w:r w:rsidRPr="00AA482F" w:rsidR="00FD605F">
        <w:rPr>
          <w:rFonts w:ascii="Arial" w:hAnsi="Arial" w:cs="Arial"/>
        </w:rPr>
        <w:t>10</w:t>
      </w:r>
      <w:r w:rsidRPr="00AA482F">
        <w:rPr>
          <w:rFonts w:ascii="Arial" w:hAnsi="Arial" w:cs="Arial"/>
        </w:rPr>
        <w:t>,</w:t>
      </w:r>
      <w:r w:rsidRPr="00AA482F" w:rsidR="00FD605F">
        <w:rPr>
          <w:rFonts w:ascii="Arial" w:hAnsi="Arial" w:cs="Arial"/>
        </w:rPr>
        <w:t>00</w:t>
      </w:r>
      <w:r w:rsidRPr="00AA482F">
        <w:rPr>
          <w:rFonts w:ascii="Arial" w:hAnsi="Arial" w:cs="Arial"/>
        </w:rPr>
        <w:t xml:space="preserve"> sati i objavljuje da je predmet ročišta skupna prodaja sljedećih nekretnina stečajnog dužnika JARUŠČICA PROJEKT d.o.o. u stečaju, Zagreb, upisanih u zemljišne knjige Općinskog suda u Novom Zagrebu, k.o. BLATO NOVO, što znači da se mogu kupiti samo sve nekretnine:</w:t>
      </w:r>
    </w:p>
    <w:p w:rsidRPr="00AA482F" w:rsidR="00A77CA6" w:rsidP="00A77CA6" w:rsidRDefault="00A77CA6">
      <w:pPr>
        <w:rPr>
          <w:rFonts w:ascii="Arial" w:hAnsi="Arial" w:cs="Arial"/>
        </w:rPr>
      </w:pPr>
    </w:p>
    <w:p w:rsidRPr="00AA482F" w:rsidR="00CF63A8" w:rsidP="00CF63A8" w:rsidRDefault="00CF63A8">
      <w:pPr>
        <w:ind w:firstLine="720"/>
        <w:jc w:val="both"/>
        <w:rPr>
          <w:rFonts w:ascii="Arial" w:hAnsi="Arial" w:cs="Arial"/>
          <w:u w:val="single"/>
        </w:rPr>
      </w:pPr>
      <w:r w:rsidRPr="00AA482F">
        <w:rPr>
          <w:rFonts w:ascii="Arial" w:hAnsi="Arial" w:cs="Arial"/>
          <w:u w:val="single"/>
        </w:rPr>
        <w:t>z.k.ul. 50154, k.o. Blato Novo</w:t>
      </w:r>
    </w:p>
    <w:p w:rsidRPr="00AA482F" w:rsidR="00CF63A8" w:rsidP="00CF63A8" w:rsidRDefault="00CF63A8">
      <w:pPr>
        <w:ind w:firstLine="720"/>
        <w:jc w:val="both"/>
        <w:rPr>
          <w:rFonts w:ascii="Arial" w:hAnsi="Arial" w:cs="Arial"/>
        </w:rPr>
      </w:pPr>
    </w:p>
    <w:p w:rsidRPr="00AA482F" w:rsidR="00CF63A8" w:rsidP="00CF63A8" w:rsidRDefault="00CF63A8">
      <w:pPr>
        <w:ind w:firstLine="720"/>
        <w:jc w:val="both"/>
        <w:rPr>
          <w:rFonts w:ascii="Arial" w:hAnsi="Arial" w:cs="Arial"/>
        </w:rPr>
      </w:pPr>
      <w:r w:rsidRPr="00AA482F">
        <w:rPr>
          <w:rFonts w:ascii="Arial" w:hAnsi="Arial" w:cs="Arial"/>
        </w:rPr>
        <w:t>1. Suvlasnički dio: 115/10000 ETAŽNO VLASNIŠTVO (E-206) skladište oznake 2 u prizemlju objekta S 3 neto korisne površine 75,33 m</w:t>
      </w:r>
      <w:r w:rsidRPr="00AA482F">
        <w:rPr>
          <w:rFonts w:ascii="Arial" w:hAnsi="Arial" w:cs="Arial"/>
          <w:vertAlign w:val="superscript"/>
        </w:rPr>
        <w:t>2</w:t>
      </w:r>
      <w:r w:rsidRPr="00AA482F">
        <w:rPr>
          <w:rFonts w:ascii="Arial" w:hAnsi="Arial" w:cs="Arial"/>
        </w:rPr>
        <w:t xml:space="preserve">, u etažnom elaboratu sve označeno zelenom bojom. Nekretnina je slobodna od osoba i stvari. Procijenjena vrijednost 47.081,25 € odnosno </w:t>
      </w:r>
      <w:r w:rsidRPr="00AA482F">
        <w:rPr>
          <w:rFonts w:ascii="Arial" w:hAnsi="Arial" w:cs="Arial"/>
          <w:b/>
          <w:u w:val="single"/>
        </w:rPr>
        <w:t>356.023,70 kn</w:t>
      </w:r>
    </w:p>
    <w:p w:rsidRPr="00AA482F" w:rsidR="00CF63A8" w:rsidP="00CF63A8" w:rsidRDefault="00CF63A8">
      <w:pPr>
        <w:ind w:firstLine="720"/>
        <w:jc w:val="both"/>
        <w:rPr>
          <w:rFonts w:ascii="Arial" w:hAnsi="Arial" w:cs="Arial"/>
        </w:rPr>
      </w:pPr>
    </w:p>
    <w:p w:rsidRPr="00AA482F" w:rsidR="00CF63A8" w:rsidP="00CF63A8" w:rsidRDefault="00CF63A8">
      <w:pPr>
        <w:ind w:firstLine="720"/>
        <w:jc w:val="both"/>
        <w:rPr>
          <w:rFonts w:ascii="Arial" w:hAnsi="Arial" w:cs="Arial"/>
        </w:rPr>
      </w:pPr>
      <w:r w:rsidRPr="00AA482F">
        <w:rPr>
          <w:rFonts w:ascii="Arial" w:hAnsi="Arial" w:cs="Arial"/>
        </w:rPr>
        <w:t>2. Suvlasnički dio: 26/10000 ETAŽNO VLASNIŠTVO (E-207) skladište oznake 3 u prizemlju objekta S 3 neto korisne površine 17,06 m</w:t>
      </w:r>
      <w:r w:rsidRPr="00AA482F">
        <w:rPr>
          <w:rFonts w:ascii="Arial" w:hAnsi="Arial" w:cs="Arial"/>
          <w:vertAlign w:val="superscript"/>
        </w:rPr>
        <w:t>2</w:t>
      </w:r>
      <w:r w:rsidRPr="00AA482F">
        <w:rPr>
          <w:rFonts w:ascii="Arial" w:hAnsi="Arial" w:cs="Arial"/>
        </w:rPr>
        <w:t xml:space="preserve">, u etažnom elaboratu sve označeno žutom bojom. Nekretnina je slobodna od osoba i stvari. Procijenjena vrijednost 10.662,50 € odnosno </w:t>
      </w:r>
      <w:r w:rsidRPr="00AA482F">
        <w:rPr>
          <w:rFonts w:ascii="Arial" w:hAnsi="Arial" w:cs="Arial"/>
          <w:b/>
          <w:u w:val="single"/>
        </w:rPr>
        <w:t>80.628,75 kn</w:t>
      </w:r>
    </w:p>
    <w:p w:rsidRPr="00AA482F" w:rsidR="00CF63A8" w:rsidP="00CF63A8" w:rsidRDefault="00CF63A8">
      <w:pPr>
        <w:ind w:firstLine="720"/>
        <w:jc w:val="both"/>
        <w:rPr>
          <w:rFonts w:ascii="Arial" w:hAnsi="Arial" w:cs="Arial"/>
        </w:rPr>
      </w:pPr>
    </w:p>
    <w:p w:rsidRPr="00AA482F" w:rsidR="00CF63A8" w:rsidP="00CF63A8" w:rsidRDefault="00CF63A8">
      <w:pPr>
        <w:ind w:firstLine="720"/>
        <w:jc w:val="both"/>
        <w:rPr>
          <w:rFonts w:ascii="Arial" w:hAnsi="Arial" w:cs="Arial"/>
          <w:b/>
        </w:rPr>
      </w:pPr>
      <w:r w:rsidRPr="00AA482F">
        <w:rPr>
          <w:rFonts w:ascii="Arial" w:hAnsi="Arial" w:cs="Arial"/>
        </w:rPr>
        <w:t>3. Suvlasnički dio: 12/10000 ETAŽNO VLASNIŠTVO (E-208) skladište oznake 4 u prizemlju objekta S 3 neto korisne površine 7,77 m</w:t>
      </w:r>
      <w:r w:rsidRPr="00AA482F">
        <w:rPr>
          <w:rFonts w:ascii="Arial" w:hAnsi="Arial" w:cs="Arial"/>
          <w:vertAlign w:val="superscript"/>
        </w:rPr>
        <w:t>2</w:t>
      </w:r>
      <w:r w:rsidRPr="00AA482F">
        <w:rPr>
          <w:rFonts w:ascii="Arial" w:hAnsi="Arial" w:cs="Arial"/>
        </w:rPr>
        <w:t xml:space="preserve">, u etažnom elaboratu sve označeno zelenom bojom. Nekretnina je slobodna od osoba i stvari. Procijenjena vrijednost 4.856,25 € odnosno </w:t>
      </w:r>
      <w:r w:rsidRPr="00AA482F">
        <w:rPr>
          <w:rFonts w:ascii="Arial" w:hAnsi="Arial" w:cs="Arial"/>
          <w:b/>
          <w:u w:val="single"/>
        </w:rPr>
        <w:t>36.722,47 kn</w:t>
      </w:r>
    </w:p>
    <w:p w:rsidRPr="00AA482F" w:rsidR="00CF63A8" w:rsidP="00CF63A8" w:rsidRDefault="00CF63A8">
      <w:pPr>
        <w:ind w:firstLine="720"/>
        <w:jc w:val="both"/>
        <w:rPr>
          <w:rFonts w:ascii="Arial" w:hAnsi="Arial" w:cs="Arial"/>
        </w:rPr>
      </w:pPr>
    </w:p>
    <w:p w:rsidRPr="00AA482F" w:rsidR="00CF63A8" w:rsidP="00CF63A8" w:rsidRDefault="00CF63A8">
      <w:pPr>
        <w:ind w:firstLine="720"/>
        <w:jc w:val="both"/>
        <w:rPr>
          <w:rFonts w:ascii="Arial" w:hAnsi="Arial" w:cs="Arial"/>
          <w:b/>
        </w:rPr>
      </w:pPr>
      <w:r w:rsidRPr="00AA482F">
        <w:rPr>
          <w:rFonts w:ascii="Arial" w:hAnsi="Arial" w:cs="Arial"/>
        </w:rPr>
        <w:t>4. Suvlasnički dio: 20/10000 ETAŽNO VLASNIŠTVO (E-209) skladište oznake 5 u prizemlju objekta S 3 neto korisne površine 12,68 m</w:t>
      </w:r>
      <w:r w:rsidRPr="00AA482F">
        <w:rPr>
          <w:rFonts w:ascii="Arial" w:hAnsi="Arial" w:cs="Arial"/>
          <w:vertAlign w:val="superscript"/>
        </w:rPr>
        <w:t>2</w:t>
      </w:r>
      <w:r w:rsidRPr="00AA482F">
        <w:rPr>
          <w:rFonts w:ascii="Arial" w:hAnsi="Arial" w:cs="Arial"/>
        </w:rPr>
        <w:t xml:space="preserve">, u etažnom elaboratu sve označeno plavom bojom. Nekretnina je slobodna od osoba i stvari. Procijenjena vrijednost 7.925,00 € odnosno </w:t>
      </w:r>
      <w:r w:rsidRPr="00AA482F">
        <w:rPr>
          <w:rFonts w:ascii="Arial" w:hAnsi="Arial" w:cs="Arial"/>
          <w:b/>
          <w:u w:val="single"/>
        </w:rPr>
        <w:t>59.928,05 kn</w:t>
      </w:r>
    </w:p>
    <w:p w:rsidRPr="00AA482F" w:rsidR="00CF63A8" w:rsidP="00CF63A8" w:rsidRDefault="00CF63A8">
      <w:pPr>
        <w:ind w:firstLine="720"/>
        <w:jc w:val="both"/>
        <w:rPr>
          <w:rFonts w:ascii="Arial" w:hAnsi="Arial" w:cs="Arial"/>
        </w:rPr>
      </w:pPr>
    </w:p>
    <w:p w:rsidRPr="00AA482F" w:rsidR="00CF63A8" w:rsidP="00CF63A8" w:rsidRDefault="00CF63A8">
      <w:pPr>
        <w:ind w:firstLine="720"/>
        <w:jc w:val="both"/>
        <w:rPr>
          <w:rFonts w:ascii="Arial" w:hAnsi="Arial" w:cs="Arial"/>
          <w:u w:val="single"/>
        </w:rPr>
      </w:pPr>
      <w:r w:rsidRPr="00AA482F">
        <w:rPr>
          <w:rFonts w:ascii="Arial" w:hAnsi="Arial" w:cs="Arial"/>
          <w:u w:val="single"/>
        </w:rPr>
        <w:t>z.k.ul. 50267, k.o Blato Novo</w:t>
      </w:r>
    </w:p>
    <w:p w:rsidRPr="00AA482F" w:rsidR="00CF63A8" w:rsidP="00CF63A8" w:rsidRDefault="00CF63A8">
      <w:pPr>
        <w:ind w:firstLine="720"/>
        <w:jc w:val="both"/>
        <w:rPr>
          <w:rFonts w:ascii="Arial" w:hAnsi="Arial" w:cs="Arial"/>
        </w:rPr>
      </w:pPr>
    </w:p>
    <w:p w:rsidRPr="00AA482F" w:rsidR="00CF63A8" w:rsidP="00CF63A8" w:rsidRDefault="00CF63A8">
      <w:pPr>
        <w:ind w:firstLine="720"/>
        <w:jc w:val="both"/>
        <w:rPr>
          <w:rFonts w:ascii="Arial" w:hAnsi="Arial" w:cs="Arial"/>
          <w:b/>
        </w:rPr>
      </w:pPr>
      <w:r w:rsidRPr="00AA482F">
        <w:rPr>
          <w:rFonts w:ascii="Arial" w:hAnsi="Arial" w:cs="Arial"/>
        </w:rPr>
        <w:t>5. Suvlasnički dio: 6/10000 ETAŽNO VLASNIŠTVO (E-69) garažno parkirno mjesto oznake P 69, u podrumu objekta S 4, neto korisne površine 8,90 m</w:t>
      </w:r>
      <w:r w:rsidRPr="00AA482F">
        <w:rPr>
          <w:rFonts w:ascii="Arial" w:hAnsi="Arial" w:cs="Arial"/>
          <w:vertAlign w:val="superscript"/>
        </w:rPr>
        <w:t>2</w:t>
      </w:r>
      <w:r w:rsidRPr="00AA482F">
        <w:rPr>
          <w:rFonts w:ascii="Arial" w:hAnsi="Arial" w:cs="Arial"/>
        </w:rPr>
        <w:t xml:space="preserve">, u etažnom elaboratu sve označeno crvenom bojom. Nekretnina je slobodna od osoba i stvari. Procijenjena vrijednost 2.142,31 € odnosno </w:t>
      </w:r>
      <w:r w:rsidRPr="00AA482F">
        <w:rPr>
          <w:rFonts w:ascii="Arial" w:hAnsi="Arial" w:cs="Arial"/>
          <w:b/>
          <w:u w:val="single"/>
        </w:rPr>
        <w:t>16.200,00 kn</w:t>
      </w:r>
    </w:p>
    <w:p w:rsidRPr="00AA482F" w:rsidR="00CF63A8" w:rsidP="00CF63A8" w:rsidRDefault="00CF63A8">
      <w:pPr>
        <w:ind w:firstLine="720"/>
        <w:jc w:val="both"/>
        <w:rPr>
          <w:rFonts w:ascii="Arial" w:hAnsi="Arial" w:cs="Arial"/>
        </w:rPr>
      </w:pPr>
    </w:p>
    <w:p w:rsidRPr="00AA482F" w:rsidR="00CF63A8" w:rsidP="00CF63A8" w:rsidRDefault="00CF63A8">
      <w:pPr>
        <w:ind w:firstLine="720"/>
        <w:jc w:val="both"/>
        <w:rPr>
          <w:rFonts w:ascii="Arial" w:hAnsi="Arial" w:cs="Arial"/>
          <w:b/>
        </w:rPr>
      </w:pPr>
      <w:r w:rsidRPr="00AA482F">
        <w:rPr>
          <w:rFonts w:ascii="Arial" w:hAnsi="Arial" w:cs="Arial"/>
        </w:rPr>
        <w:t>6. Suvlasnički dio: 39/10000 ETAŽNO VLASNIŠTVO (E-254) dvosobni stan oznake 217, u drugom katu objekta S 4, neto korisne površine 53,21 m</w:t>
      </w:r>
      <w:r w:rsidRPr="00AA482F">
        <w:rPr>
          <w:rFonts w:ascii="Arial" w:hAnsi="Arial" w:cs="Arial"/>
          <w:vertAlign w:val="superscript"/>
        </w:rPr>
        <w:t>2</w:t>
      </w:r>
      <w:r w:rsidRPr="00AA482F">
        <w:rPr>
          <w:rFonts w:ascii="Arial" w:hAnsi="Arial" w:cs="Arial"/>
        </w:rPr>
        <w:t xml:space="preserve">, u etažnom elaboratu sve označeno crvenom bojom. Nekretnina nije slobodna od osoba i stvari. Procijenjena vrijednost 69.700,00 € odnosno </w:t>
      </w:r>
      <w:r w:rsidRPr="00AA482F">
        <w:rPr>
          <w:rFonts w:ascii="Arial" w:hAnsi="Arial" w:cs="Arial"/>
          <w:b/>
          <w:u w:val="single"/>
        </w:rPr>
        <w:t>527.064,43 kn</w:t>
      </w:r>
    </w:p>
    <w:p w:rsidRPr="00AA482F" w:rsidR="00CF63A8" w:rsidP="00CF63A8" w:rsidRDefault="00CF63A8">
      <w:pPr>
        <w:ind w:firstLine="720"/>
        <w:jc w:val="both"/>
        <w:rPr>
          <w:rFonts w:ascii="Arial" w:hAnsi="Arial" w:cs="Arial"/>
        </w:rPr>
      </w:pPr>
    </w:p>
    <w:p w:rsidRPr="00AA482F" w:rsidR="00463126" w:rsidP="00C52677" w:rsidRDefault="00CF63A8">
      <w:pPr>
        <w:ind w:firstLine="720"/>
        <w:jc w:val="both"/>
        <w:rPr>
          <w:rFonts w:ascii="Arial" w:hAnsi="Arial" w:cs="Arial"/>
        </w:rPr>
      </w:pPr>
      <w:r w:rsidRPr="00AA482F">
        <w:rPr>
          <w:rFonts w:ascii="Arial" w:hAnsi="Arial" w:cs="Arial"/>
        </w:rPr>
        <w:t>7. Suvlasnički dio: 8/10000 ETAŽNO VLASNIŠTVO (E-144) garaža oznake G 35, u podrumu objekta S 4, neto korisne površine 11,10 m</w:t>
      </w:r>
      <w:r w:rsidRPr="00AA482F">
        <w:rPr>
          <w:rFonts w:ascii="Arial" w:hAnsi="Arial" w:cs="Arial"/>
          <w:vertAlign w:val="superscript"/>
        </w:rPr>
        <w:t>2</w:t>
      </w:r>
      <w:r w:rsidRPr="00AA482F">
        <w:rPr>
          <w:rFonts w:ascii="Arial" w:hAnsi="Arial" w:cs="Arial"/>
        </w:rPr>
        <w:t xml:space="preserve">, u etažnom elaboratu sve označeno žutom bojom. Nekretnina je u posjedu temeljem ugovora o najmu. Procijenjena vrijednost 3.530,85 € odnosno </w:t>
      </w:r>
      <w:r w:rsidRPr="00AA482F">
        <w:rPr>
          <w:rFonts w:ascii="Arial" w:hAnsi="Arial" w:cs="Arial"/>
          <w:b/>
          <w:u w:val="single"/>
        </w:rPr>
        <w:t>26.700,00 kn</w:t>
      </w:r>
    </w:p>
    <w:p w:rsidRPr="00AA482F" w:rsidR="00463126" w:rsidP="00A77CA6" w:rsidRDefault="00463126">
      <w:pPr>
        <w:rPr>
          <w:rFonts w:ascii="Arial" w:hAnsi="Arial" w:cs="Arial"/>
        </w:rPr>
      </w:pPr>
    </w:p>
    <w:p w:rsidRPr="00AA482F" w:rsidR="00A622E4" w:rsidP="00ED2C9B" w:rsidRDefault="00ED2C9B">
      <w:pPr>
        <w:ind w:firstLine="720"/>
        <w:rPr>
          <w:rFonts w:ascii="Arial" w:hAnsi="Arial" w:cs="Arial"/>
        </w:rPr>
      </w:pPr>
      <w:r w:rsidRPr="00AA482F">
        <w:rPr>
          <w:rFonts w:ascii="Arial" w:hAnsi="Arial" w:cs="Arial"/>
        </w:rPr>
        <w:t>Ukupna procijenjena vrijednost navedenih nekretnina iznosi 1.103.267,40 kn.</w:t>
      </w:r>
    </w:p>
    <w:p w:rsidRPr="00AA482F" w:rsidR="00ED2C9B" w:rsidP="00ED2C9B" w:rsidRDefault="00ED2C9B">
      <w:pPr>
        <w:ind w:firstLine="720"/>
        <w:rPr>
          <w:rFonts w:ascii="Arial" w:hAnsi="Arial" w:cs="Arial"/>
        </w:rPr>
      </w:pPr>
    </w:p>
    <w:p w:rsidRPr="00AA482F" w:rsidR="00A77CA6" w:rsidP="00A77CA6" w:rsidRDefault="00A77CA6">
      <w:pPr>
        <w:ind w:firstLine="720"/>
        <w:jc w:val="both"/>
        <w:rPr>
          <w:rFonts w:ascii="Arial" w:hAnsi="Arial" w:cs="Arial"/>
        </w:rPr>
      </w:pPr>
      <w:r w:rsidRPr="00AA482F">
        <w:rPr>
          <w:rFonts w:ascii="Arial" w:hAnsi="Arial" w:cs="Arial"/>
        </w:rPr>
        <w:t>Zaključak o prodaji imovine stečajnog dužnika donesen je 1</w:t>
      </w:r>
      <w:r w:rsidRPr="00AA482F" w:rsidR="00365FA3">
        <w:rPr>
          <w:rFonts w:ascii="Arial" w:hAnsi="Arial" w:cs="Arial"/>
        </w:rPr>
        <w:t>4</w:t>
      </w:r>
      <w:r w:rsidRPr="00AA482F">
        <w:rPr>
          <w:rFonts w:ascii="Arial" w:hAnsi="Arial" w:cs="Arial"/>
        </w:rPr>
        <w:t>. s</w:t>
      </w:r>
      <w:r w:rsidRPr="00AA482F" w:rsidR="00365FA3">
        <w:rPr>
          <w:rFonts w:ascii="Arial" w:hAnsi="Arial" w:cs="Arial"/>
        </w:rPr>
        <w:t>vibnja 2021</w:t>
      </w:r>
      <w:r w:rsidRPr="00AA482F">
        <w:rPr>
          <w:rFonts w:ascii="Arial" w:hAnsi="Arial" w:cs="Arial"/>
        </w:rPr>
        <w:t xml:space="preserve">. Oglas o prodaji, po zaključku o prodaji, objavljen je na e-oglasnoj ploči suda </w:t>
      </w:r>
      <w:r w:rsidRPr="00AA482F" w:rsidR="00365FA3">
        <w:rPr>
          <w:rFonts w:ascii="Arial" w:hAnsi="Arial" w:cs="Arial"/>
        </w:rPr>
        <w:t xml:space="preserve">14. svibnja 2021. </w:t>
      </w:r>
    </w:p>
    <w:p w:rsidRPr="00AA482F" w:rsidR="007B1306" w:rsidP="00A77CA6" w:rsidRDefault="007B1306">
      <w:pPr>
        <w:ind w:firstLine="720"/>
        <w:jc w:val="both"/>
        <w:rPr>
          <w:rFonts w:ascii="Arial" w:hAnsi="Arial" w:cs="Arial"/>
        </w:rPr>
      </w:pPr>
    </w:p>
    <w:p w:rsidRPr="00AA482F" w:rsidR="00A77CA6" w:rsidP="00A77CA6" w:rsidRDefault="00A77CA6">
      <w:pPr>
        <w:jc w:val="both"/>
        <w:rPr>
          <w:rFonts w:ascii="Arial" w:hAnsi="Arial" w:cs="Arial"/>
        </w:rPr>
      </w:pPr>
      <w:r w:rsidRPr="00AA482F">
        <w:rPr>
          <w:rFonts w:ascii="Arial" w:hAnsi="Arial" w:cs="Arial"/>
        </w:rPr>
        <w:tab/>
        <w:t xml:space="preserve">Utvrđuje se da je do početka ovoga ročišta ponuditelj </w:t>
      </w:r>
      <w:r w:rsidR="00AA0368">
        <w:rPr>
          <w:rFonts w:ascii="Arial" w:hAnsi="Arial" w:cs="Arial"/>
        </w:rPr>
        <w:t xml:space="preserve">Igor Pereković </w:t>
      </w:r>
      <w:r w:rsidRPr="00AA482F">
        <w:rPr>
          <w:rFonts w:ascii="Arial" w:hAnsi="Arial" w:cs="Arial"/>
        </w:rPr>
        <w:t xml:space="preserve">uplatio jamčevinu u iznosu </w:t>
      </w:r>
      <w:r w:rsidR="00AA0368">
        <w:rPr>
          <w:rFonts w:ascii="Arial" w:hAnsi="Arial" w:cs="Arial"/>
        </w:rPr>
        <w:t>od 110.327,00 kn, dok je ponuditeljica Tatjana Mateković uplatila jamčevinu u iznosu od 110.326,74 kn.</w:t>
      </w:r>
    </w:p>
    <w:p w:rsidRPr="00AA482F" w:rsidR="00A77CA6" w:rsidP="00A77CA6" w:rsidRDefault="00A77CA6">
      <w:pPr>
        <w:jc w:val="both"/>
        <w:rPr>
          <w:rFonts w:ascii="Arial" w:hAnsi="Arial" w:cs="Arial"/>
        </w:rPr>
      </w:pPr>
    </w:p>
    <w:p w:rsidR="00F177FC" w:rsidP="00ED2C9B" w:rsidRDefault="00ED2C9B">
      <w:pPr>
        <w:ind w:firstLine="720"/>
        <w:jc w:val="both"/>
        <w:rPr>
          <w:rFonts w:ascii="Arial" w:hAnsi="Arial" w:cs="Arial"/>
        </w:rPr>
      </w:pPr>
      <w:r w:rsidRPr="00AA482F">
        <w:rPr>
          <w:rFonts w:ascii="Arial" w:hAnsi="Arial" w:cs="Arial"/>
        </w:rPr>
        <w:t xml:space="preserve">Razlučni vjerovnik </w:t>
      </w:r>
      <w:r w:rsidRPr="00AA482F" w:rsidR="003102B0">
        <w:rPr>
          <w:rFonts w:ascii="Arial" w:hAnsi="Arial" w:cs="Arial"/>
        </w:rPr>
        <w:t xml:space="preserve">navodi da će </w:t>
      </w:r>
      <w:r w:rsidR="00F177FC">
        <w:rPr>
          <w:rFonts w:ascii="Arial" w:hAnsi="Arial" w:cs="Arial"/>
        </w:rPr>
        <w:t xml:space="preserve">naknadno odlučiti hoće li istaknuti </w:t>
      </w:r>
      <w:r w:rsidRPr="00AA482F" w:rsidR="003102B0">
        <w:rPr>
          <w:rFonts w:ascii="Arial" w:hAnsi="Arial" w:cs="Arial"/>
        </w:rPr>
        <w:t>ponudu za kupnju predmetne nekretnine s tim da naglašava da je oslobođen od plaćanja jamčevine.</w:t>
      </w:r>
    </w:p>
    <w:p w:rsidR="00ED2C9B" w:rsidP="00ED2C9B" w:rsidRDefault="00F177FC">
      <w:pPr>
        <w:ind w:firstLine="720"/>
        <w:jc w:val="both"/>
        <w:rPr>
          <w:rFonts w:ascii="Arial" w:hAnsi="Arial" w:cs="Arial"/>
        </w:rPr>
      </w:pPr>
      <w:r>
        <w:rPr>
          <w:rFonts w:ascii="Arial" w:hAnsi="Arial" w:cs="Arial"/>
        </w:rPr>
        <w:t>U tom slučaju t</w:t>
      </w:r>
      <w:r w:rsidRPr="00AA482F" w:rsidR="003102B0">
        <w:rPr>
          <w:rFonts w:ascii="Arial" w:hAnsi="Arial" w:cs="Arial"/>
        </w:rPr>
        <w:t xml:space="preserve">raži da ga se oslobodi od polaganja kupovnine u dijelu u kojemu ona premašuje poreze i troškove sukladno Stečajnom zakonu. </w:t>
      </w:r>
      <w:r>
        <w:rPr>
          <w:rFonts w:ascii="Arial" w:hAnsi="Arial" w:cs="Arial"/>
        </w:rPr>
        <w:t xml:space="preserve"> </w:t>
      </w:r>
    </w:p>
    <w:p w:rsidRPr="00AA482F" w:rsidR="00F177FC" w:rsidP="00ED2C9B" w:rsidRDefault="00F177FC">
      <w:pPr>
        <w:ind w:firstLine="720"/>
        <w:jc w:val="both"/>
        <w:rPr>
          <w:rFonts w:ascii="Arial" w:hAnsi="Arial" w:cs="Arial"/>
        </w:rPr>
      </w:pPr>
    </w:p>
    <w:p w:rsidRPr="00AA482F" w:rsidR="00ED2C9B" w:rsidP="00A77CA6" w:rsidRDefault="00ED2C9B">
      <w:pPr>
        <w:jc w:val="both"/>
        <w:rPr>
          <w:rFonts w:ascii="Arial" w:hAnsi="Arial" w:cs="Arial"/>
        </w:rPr>
      </w:pPr>
    </w:p>
    <w:p w:rsidRPr="00AA482F" w:rsidR="00A77CA6" w:rsidP="00A77CA6" w:rsidRDefault="00A77CA6">
      <w:pPr>
        <w:jc w:val="both"/>
        <w:rPr>
          <w:rFonts w:ascii="Arial" w:hAnsi="Arial" w:cs="Arial"/>
        </w:rPr>
      </w:pPr>
      <w:r w:rsidRPr="00AA482F">
        <w:rPr>
          <w:rFonts w:ascii="Arial" w:hAnsi="Arial" w:cs="Arial"/>
        </w:rPr>
        <w:tab/>
        <w:t>Sud utvrđuje da je udovoljeno uvjetima za ročište za javnu dražbu.</w:t>
      </w:r>
    </w:p>
    <w:p w:rsidRPr="00AA482F" w:rsidR="007B1306" w:rsidP="007B1306" w:rsidRDefault="007B1306">
      <w:pPr>
        <w:jc w:val="both"/>
        <w:rPr>
          <w:rFonts w:ascii="Arial" w:hAnsi="Arial" w:cs="Arial"/>
        </w:rPr>
      </w:pPr>
    </w:p>
    <w:p w:rsidRPr="00AA482F" w:rsidR="00A77CA6" w:rsidP="00A77CA6" w:rsidRDefault="00A77CA6">
      <w:pPr>
        <w:jc w:val="both"/>
        <w:rPr>
          <w:rFonts w:ascii="Arial" w:hAnsi="Arial" w:cs="Arial"/>
        </w:rPr>
      </w:pPr>
      <w:r w:rsidRPr="00AA482F">
        <w:rPr>
          <w:rFonts w:ascii="Arial" w:hAnsi="Arial" w:cs="Arial"/>
        </w:rPr>
        <w:tab/>
        <w:t>Kao pravila nadmetanja određuje se da će nakon istaknute početne cijene naredna ponuda m</w:t>
      </w:r>
      <w:r w:rsidRPr="00AA482F" w:rsidR="00BE3139">
        <w:rPr>
          <w:rFonts w:ascii="Arial" w:hAnsi="Arial" w:cs="Arial"/>
        </w:rPr>
        <w:t xml:space="preserve">orati biti uvećana za najmanje </w:t>
      </w:r>
      <w:r w:rsidRPr="00AA482F" w:rsidR="003C7C74">
        <w:rPr>
          <w:rFonts w:ascii="Arial" w:hAnsi="Arial" w:cs="Arial"/>
        </w:rPr>
        <w:t>96</w:t>
      </w:r>
      <w:r w:rsidRPr="00AA482F">
        <w:rPr>
          <w:rFonts w:ascii="Arial" w:hAnsi="Arial" w:cs="Arial"/>
        </w:rPr>
        <w:t>.000,00 kn s čime su ponuditelji suglasni.</w:t>
      </w:r>
    </w:p>
    <w:p w:rsidRPr="00AA482F" w:rsidR="00A77CA6" w:rsidP="00A77CA6" w:rsidRDefault="00A77CA6">
      <w:pPr>
        <w:jc w:val="both"/>
        <w:rPr>
          <w:rFonts w:ascii="Arial" w:hAnsi="Arial" w:cs="Arial"/>
        </w:rPr>
      </w:pPr>
    </w:p>
    <w:p w:rsidRPr="00AA482F" w:rsidR="00A77CA6" w:rsidP="00A77CA6" w:rsidRDefault="00A77CA6">
      <w:pPr>
        <w:jc w:val="both"/>
        <w:rPr>
          <w:rFonts w:ascii="Arial" w:hAnsi="Arial" w:cs="Arial"/>
        </w:rPr>
      </w:pPr>
      <w:r w:rsidRPr="00AA482F">
        <w:rPr>
          <w:rFonts w:ascii="Arial" w:hAnsi="Arial" w:cs="Arial"/>
        </w:rPr>
        <w:tab/>
        <w:t>Tijekom nadmetanja ponuditelji imaju pravo na stanku od 10 minuta.</w:t>
      </w:r>
    </w:p>
    <w:p w:rsidRPr="00AA482F" w:rsidR="00A77CA6" w:rsidP="00A77CA6" w:rsidRDefault="00A77CA6">
      <w:pPr>
        <w:jc w:val="both"/>
        <w:rPr>
          <w:rFonts w:ascii="Arial" w:hAnsi="Arial" w:cs="Arial"/>
        </w:rPr>
      </w:pPr>
    </w:p>
    <w:p w:rsidRPr="00AA482F" w:rsidR="00A77CA6" w:rsidP="00A77CA6" w:rsidRDefault="00A77CA6">
      <w:pPr>
        <w:jc w:val="both"/>
        <w:rPr>
          <w:rFonts w:ascii="Arial" w:hAnsi="Arial" w:cs="Arial"/>
        </w:rPr>
      </w:pPr>
      <w:r w:rsidRPr="00AA482F">
        <w:rPr>
          <w:rFonts w:ascii="Arial" w:hAnsi="Arial" w:cs="Arial"/>
        </w:rPr>
        <w:tab/>
        <w:t>Ako se 10 minuta nakon zadnje istaknute ponude ne istakne povoljnija ponuda, sud će dražbu zaključiti i utvrditi najpovoljnijeg ponuditelja.</w:t>
      </w:r>
    </w:p>
    <w:p w:rsidRPr="00AA482F" w:rsidR="00A77CA6" w:rsidP="00A77CA6" w:rsidRDefault="00A77CA6">
      <w:pPr>
        <w:jc w:val="both"/>
        <w:rPr>
          <w:rFonts w:ascii="Arial" w:hAnsi="Arial" w:cs="Arial"/>
        </w:rPr>
      </w:pPr>
    </w:p>
    <w:p w:rsidRPr="00AA482F" w:rsidR="00A77CA6" w:rsidP="00A77CA6" w:rsidRDefault="00A77CA6">
      <w:pPr>
        <w:jc w:val="both"/>
        <w:rPr>
          <w:rFonts w:ascii="Arial" w:hAnsi="Arial" w:cs="Arial"/>
        </w:rPr>
      </w:pPr>
      <w:r w:rsidRPr="00AA482F">
        <w:rPr>
          <w:rFonts w:ascii="Arial" w:hAnsi="Arial" w:cs="Arial"/>
        </w:rPr>
        <w:tab/>
        <w:t>Pristupa se javnoj dražbi.</w:t>
      </w:r>
    </w:p>
    <w:p w:rsidRPr="00AA482F" w:rsidR="00A77CA6" w:rsidP="00A77CA6" w:rsidRDefault="00A77CA6">
      <w:pPr>
        <w:jc w:val="both"/>
        <w:rPr>
          <w:rFonts w:ascii="Arial" w:hAnsi="Arial" w:cs="Arial"/>
        </w:rPr>
      </w:pPr>
    </w:p>
    <w:p w:rsidRPr="00AA482F" w:rsidR="00A77CA6" w:rsidP="00A77CA6" w:rsidRDefault="00A77CA6">
      <w:pPr>
        <w:jc w:val="both"/>
        <w:rPr>
          <w:rFonts w:ascii="Arial" w:hAnsi="Arial" w:cs="Arial"/>
        </w:rPr>
      </w:pPr>
      <w:r w:rsidRPr="00AA482F">
        <w:rPr>
          <w:rFonts w:ascii="Arial" w:hAnsi="Arial" w:cs="Arial"/>
        </w:rPr>
        <w:tab/>
        <w:t>Ponuditelj</w:t>
      </w:r>
      <w:r w:rsidR="00345E88">
        <w:rPr>
          <w:rFonts w:ascii="Arial" w:hAnsi="Arial" w:cs="Arial"/>
        </w:rPr>
        <w:t>ica Tatjana Mateković</w:t>
      </w:r>
      <w:r w:rsidRPr="00AA482F">
        <w:rPr>
          <w:rFonts w:ascii="Arial" w:hAnsi="Arial" w:cs="Arial"/>
        </w:rPr>
        <w:t xml:space="preserve"> ističe ponudu za kupnju nekretnina po cijeni od</w:t>
      </w:r>
      <w:r w:rsidR="00345E88">
        <w:rPr>
          <w:rFonts w:ascii="Arial" w:hAnsi="Arial" w:cs="Arial"/>
        </w:rPr>
        <w:t xml:space="preserve"> 1.103.267,40</w:t>
      </w:r>
      <w:r w:rsidRPr="00AA482F">
        <w:rPr>
          <w:rFonts w:ascii="Arial" w:hAnsi="Arial" w:cs="Arial"/>
        </w:rPr>
        <w:t xml:space="preserve"> kn. </w:t>
      </w:r>
    </w:p>
    <w:p w:rsidR="00A77CA6" w:rsidP="007B1306" w:rsidRDefault="00A77CA6">
      <w:pPr>
        <w:jc w:val="both"/>
        <w:rPr>
          <w:rFonts w:ascii="Arial" w:hAnsi="Arial" w:cs="Arial"/>
        </w:rPr>
      </w:pPr>
      <w:r w:rsidRPr="00AA482F">
        <w:rPr>
          <w:rFonts w:ascii="Arial" w:hAnsi="Arial" w:cs="Arial"/>
        </w:rPr>
        <w:tab/>
        <w:t xml:space="preserve"> </w:t>
      </w:r>
    </w:p>
    <w:p w:rsidRPr="00AA482F" w:rsidR="00B22A01" w:rsidP="00B22A01" w:rsidRDefault="00B22A01">
      <w:pPr>
        <w:ind w:firstLine="720"/>
        <w:jc w:val="both"/>
        <w:rPr>
          <w:rFonts w:ascii="Arial" w:hAnsi="Arial" w:cs="Arial"/>
        </w:rPr>
      </w:pPr>
      <w:r>
        <w:rPr>
          <w:rFonts w:ascii="Arial" w:hAnsi="Arial" w:cs="Arial"/>
        </w:rPr>
        <w:t>Prisutni navode da nema daljnjih ponuda.</w:t>
      </w:r>
    </w:p>
    <w:p w:rsidRPr="00AA482F" w:rsidR="00A77CA6" w:rsidP="00A77CA6" w:rsidRDefault="00A77CA6">
      <w:pPr>
        <w:jc w:val="both"/>
        <w:rPr>
          <w:rFonts w:ascii="Arial" w:hAnsi="Arial" w:cs="Arial"/>
        </w:rPr>
      </w:pPr>
    </w:p>
    <w:p w:rsidRPr="00AA482F" w:rsidR="00A77CA6" w:rsidP="00A77CA6" w:rsidRDefault="00A77CA6">
      <w:pPr>
        <w:jc w:val="both"/>
        <w:rPr>
          <w:rFonts w:ascii="Arial" w:hAnsi="Arial" w:cs="Arial"/>
        </w:rPr>
      </w:pPr>
      <w:r w:rsidRPr="00AA482F">
        <w:rPr>
          <w:rFonts w:ascii="Arial" w:hAnsi="Arial" w:cs="Arial"/>
        </w:rPr>
        <w:tab/>
        <w:t xml:space="preserve">S obzirom na to da nema drugih ponuda javna dražba se zaključuje u </w:t>
      </w:r>
      <w:r w:rsidR="00B22A01">
        <w:rPr>
          <w:rFonts w:ascii="Arial" w:hAnsi="Arial" w:cs="Arial"/>
        </w:rPr>
        <w:t>10,15</w:t>
      </w:r>
      <w:r w:rsidRPr="00AA482F" w:rsidR="00C52677">
        <w:rPr>
          <w:rFonts w:ascii="Arial" w:hAnsi="Arial" w:cs="Arial"/>
        </w:rPr>
        <w:t xml:space="preserve">  </w:t>
      </w:r>
      <w:r w:rsidRPr="00AA482F">
        <w:rPr>
          <w:rFonts w:ascii="Arial" w:hAnsi="Arial" w:cs="Arial"/>
        </w:rPr>
        <w:t xml:space="preserve"> sati.</w:t>
      </w:r>
    </w:p>
    <w:p w:rsidRPr="00AA482F" w:rsidR="00A77CA6" w:rsidP="00A77CA6" w:rsidRDefault="00A77CA6">
      <w:pPr>
        <w:jc w:val="both"/>
        <w:rPr>
          <w:rFonts w:ascii="Arial" w:hAnsi="Arial" w:cs="Arial"/>
        </w:rPr>
      </w:pPr>
    </w:p>
    <w:p w:rsidRPr="00AA482F" w:rsidR="00A77CA6" w:rsidP="00A77CA6" w:rsidRDefault="00A77CA6">
      <w:pPr>
        <w:jc w:val="both"/>
        <w:rPr>
          <w:rFonts w:ascii="Arial" w:hAnsi="Arial" w:cs="Arial"/>
        </w:rPr>
      </w:pPr>
      <w:r w:rsidRPr="00AA482F">
        <w:rPr>
          <w:rFonts w:ascii="Arial" w:hAnsi="Arial" w:cs="Arial"/>
        </w:rPr>
        <w:tab/>
      </w:r>
    </w:p>
    <w:p w:rsidRPr="00AA482F" w:rsidR="00A77CA6" w:rsidP="00B22A01" w:rsidRDefault="00A77CA6">
      <w:pPr>
        <w:ind w:firstLine="720"/>
        <w:jc w:val="both"/>
        <w:rPr>
          <w:rFonts w:ascii="Arial" w:hAnsi="Arial" w:cs="Arial"/>
        </w:rPr>
      </w:pPr>
      <w:r w:rsidRPr="00AA482F">
        <w:rPr>
          <w:rFonts w:ascii="Arial" w:hAnsi="Arial" w:cs="Arial"/>
        </w:rPr>
        <w:t>Sud donosi</w:t>
      </w:r>
    </w:p>
    <w:p w:rsidRPr="00AA482F" w:rsidR="00A77CA6" w:rsidP="00A77CA6" w:rsidRDefault="00A77CA6">
      <w:pPr>
        <w:jc w:val="both"/>
        <w:rPr>
          <w:rFonts w:ascii="Arial" w:hAnsi="Arial" w:cs="Arial"/>
        </w:rPr>
      </w:pPr>
    </w:p>
    <w:p w:rsidRPr="00AA482F" w:rsidR="00A77CA6" w:rsidP="00A77CA6" w:rsidRDefault="00A77CA6">
      <w:pPr>
        <w:jc w:val="center"/>
        <w:rPr>
          <w:rFonts w:ascii="Arial" w:hAnsi="Arial" w:cs="Arial"/>
        </w:rPr>
      </w:pPr>
      <w:r w:rsidRPr="00AA482F">
        <w:rPr>
          <w:rFonts w:ascii="Arial" w:hAnsi="Arial" w:cs="Arial"/>
        </w:rPr>
        <w:t>Z a k lj u č a k</w:t>
      </w:r>
    </w:p>
    <w:p w:rsidRPr="00AA482F" w:rsidR="00A77CA6" w:rsidP="00A77CA6" w:rsidRDefault="00A77CA6">
      <w:pPr>
        <w:jc w:val="both"/>
        <w:rPr>
          <w:rFonts w:ascii="Arial" w:hAnsi="Arial" w:cs="Arial"/>
        </w:rPr>
      </w:pPr>
    </w:p>
    <w:p w:rsidRPr="00AA482F" w:rsidR="00A77CA6" w:rsidP="00A77CA6" w:rsidRDefault="00A77CA6">
      <w:pPr>
        <w:jc w:val="both"/>
        <w:rPr>
          <w:rFonts w:ascii="Arial" w:hAnsi="Arial" w:cs="Arial"/>
        </w:rPr>
      </w:pPr>
      <w:r w:rsidRPr="00AA482F">
        <w:rPr>
          <w:rFonts w:ascii="Arial" w:hAnsi="Arial" w:cs="Arial"/>
        </w:rPr>
        <w:tab/>
        <w:t>Utvrđuje se da je za gore navedene nekretnine stečajnog dužnika upisane u zemljišne knjige Općinskog suda u Novom Zagrebu, k.o. BLATO NOVO, najveću cijenu u iznosu od</w:t>
      </w:r>
      <w:r w:rsidR="00D60355">
        <w:rPr>
          <w:rFonts w:ascii="Arial" w:hAnsi="Arial" w:cs="Arial"/>
        </w:rPr>
        <w:t xml:space="preserve"> 1.103.267,40</w:t>
      </w:r>
      <w:r w:rsidRPr="00AA482F" w:rsidR="00D60355">
        <w:rPr>
          <w:rFonts w:ascii="Arial" w:hAnsi="Arial" w:cs="Arial"/>
        </w:rPr>
        <w:t xml:space="preserve"> </w:t>
      </w:r>
      <w:r w:rsidRPr="00AA482F">
        <w:rPr>
          <w:rFonts w:ascii="Arial" w:hAnsi="Arial" w:cs="Arial"/>
        </w:rPr>
        <w:t>kn ponudi</w:t>
      </w:r>
      <w:r w:rsidR="00D60355">
        <w:rPr>
          <w:rFonts w:ascii="Arial" w:hAnsi="Arial" w:cs="Arial"/>
        </w:rPr>
        <w:t>la</w:t>
      </w:r>
      <w:r w:rsidRPr="00AA482F">
        <w:rPr>
          <w:rFonts w:ascii="Arial" w:hAnsi="Arial" w:cs="Arial"/>
        </w:rPr>
        <w:t xml:space="preserve"> p</w:t>
      </w:r>
      <w:r w:rsidR="00D60355">
        <w:rPr>
          <w:rFonts w:ascii="Arial" w:hAnsi="Arial" w:cs="Arial"/>
        </w:rPr>
        <w:t xml:space="preserve">onuditeljica Tatjana Mateković iz Zagreba, Medveščak 99, OIB: 74561760663, </w:t>
      </w:r>
      <w:r w:rsidRPr="00AA482F">
        <w:rPr>
          <w:rFonts w:ascii="Arial" w:hAnsi="Arial" w:cs="Arial"/>
        </w:rPr>
        <w:t>te ispuni</w:t>
      </w:r>
      <w:r w:rsidR="00D60355">
        <w:rPr>
          <w:rFonts w:ascii="Arial" w:hAnsi="Arial" w:cs="Arial"/>
        </w:rPr>
        <w:t>la</w:t>
      </w:r>
      <w:r w:rsidRPr="00AA482F">
        <w:rPr>
          <w:rFonts w:ascii="Arial" w:hAnsi="Arial" w:cs="Arial"/>
        </w:rPr>
        <w:t xml:space="preserve"> uvjete da </w:t>
      </w:r>
      <w:r w:rsidR="00D60355">
        <w:rPr>
          <w:rFonts w:ascii="Arial" w:hAnsi="Arial" w:cs="Arial"/>
        </w:rPr>
        <w:t xml:space="preserve">joj </w:t>
      </w:r>
      <w:r w:rsidRPr="00AA482F">
        <w:rPr>
          <w:rFonts w:ascii="Arial" w:hAnsi="Arial" w:cs="Arial"/>
        </w:rPr>
        <w:t>se dosudi navedena nekretnina.</w:t>
      </w:r>
    </w:p>
    <w:p w:rsidRPr="00AA482F" w:rsidR="00A77CA6" w:rsidP="00A77CA6" w:rsidRDefault="00A77CA6">
      <w:pPr>
        <w:jc w:val="both"/>
        <w:rPr>
          <w:rFonts w:ascii="Arial" w:hAnsi="Arial" w:cs="Arial"/>
        </w:rPr>
      </w:pPr>
    </w:p>
    <w:p w:rsidRPr="00AA482F" w:rsidR="00A77CA6" w:rsidP="00D60355" w:rsidRDefault="00A77CA6">
      <w:pPr>
        <w:ind w:firstLine="720"/>
        <w:jc w:val="both"/>
        <w:rPr>
          <w:rFonts w:ascii="Arial" w:hAnsi="Arial" w:cs="Arial"/>
        </w:rPr>
      </w:pPr>
      <w:r w:rsidRPr="00AA482F">
        <w:rPr>
          <w:rFonts w:ascii="Arial" w:hAnsi="Arial" w:cs="Arial"/>
        </w:rPr>
        <w:t xml:space="preserve">Rješenje o dosudi će se objaviti na e-oglasnoj ploči suda i dostaviti u pisanom obliku. </w:t>
      </w:r>
    </w:p>
    <w:p w:rsidRPr="00AA482F" w:rsidR="00A77CA6" w:rsidP="00A77CA6" w:rsidRDefault="00A77CA6">
      <w:pPr>
        <w:ind w:left="720"/>
        <w:jc w:val="both"/>
        <w:rPr>
          <w:rFonts w:ascii="Arial" w:hAnsi="Arial" w:cs="Arial"/>
        </w:rPr>
      </w:pPr>
    </w:p>
    <w:p w:rsidRPr="00AA482F" w:rsidR="00A77CA6" w:rsidP="00D60355" w:rsidRDefault="00A77CA6">
      <w:pPr>
        <w:ind w:firstLine="720"/>
        <w:jc w:val="both"/>
        <w:rPr>
          <w:rFonts w:ascii="Arial" w:hAnsi="Arial" w:cs="Arial"/>
        </w:rPr>
      </w:pPr>
      <w:r w:rsidRPr="00AA482F">
        <w:rPr>
          <w:rFonts w:ascii="Arial" w:hAnsi="Arial" w:cs="Arial"/>
        </w:rPr>
        <w:t>Ponuditelju će se vratiti jamčevina u roku od 3 dana na račun s kojeg je uplaćena.</w:t>
      </w:r>
    </w:p>
    <w:p w:rsidRPr="00AA482F" w:rsidR="00A77CA6" w:rsidP="00BB390F" w:rsidRDefault="00A77CA6">
      <w:pPr>
        <w:rPr>
          <w:rFonts w:ascii="Arial" w:hAnsi="Arial" w:cs="Arial"/>
        </w:rPr>
      </w:pPr>
    </w:p>
    <w:p w:rsidRPr="00AA482F" w:rsidR="00A77CA6" w:rsidP="00A77CA6" w:rsidRDefault="00A77CA6">
      <w:pPr>
        <w:jc w:val="center"/>
        <w:rPr>
          <w:rFonts w:ascii="Arial" w:hAnsi="Arial" w:cs="Arial"/>
        </w:rPr>
      </w:pPr>
      <w:r w:rsidRPr="00AA482F">
        <w:rPr>
          <w:rFonts w:ascii="Arial" w:hAnsi="Arial" w:cs="Arial"/>
        </w:rPr>
        <w:t xml:space="preserve">Dovršeno u </w:t>
      </w:r>
      <w:r w:rsidR="00BB390F">
        <w:rPr>
          <w:rFonts w:ascii="Arial" w:hAnsi="Arial" w:cs="Arial"/>
        </w:rPr>
        <w:t>10,15</w:t>
      </w:r>
      <w:r w:rsidRPr="00AA482F">
        <w:rPr>
          <w:rFonts w:ascii="Arial" w:hAnsi="Arial" w:cs="Arial"/>
        </w:rPr>
        <w:t xml:space="preserve"> sati.</w:t>
      </w:r>
    </w:p>
    <w:p w:rsidRPr="00AA482F" w:rsidR="00A77CA6" w:rsidP="00A77CA6" w:rsidRDefault="00A77CA6">
      <w:pPr>
        <w:rPr>
          <w:rFonts w:ascii="Arial" w:hAnsi="Arial" w:cs="Arial"/>
        </w:rPr>
      </w:pPr>
    </w:p>
    <w:p w:rsidRPr="00AA482F" w:rsidR="00A77CA6" w:rsidP="00A77CA6" w:rsidRDefault="00A77CA6">
      <w:pPr>
        <w:rPr>
          <w:rFonts w:ascii="Arial" w:hAnsi="Arial" w:cs="Arial"/>
        </w:rPr>
      </w:pPr>
    </w:p>
    <w:p w:rsidRPr="00AA482F" w:rsidR="00A77CA6" w:rsidP="00A77CA6" w:rsidRDefault="00A77CA6">
      <w:pPr>
        <w:rPr>
          <w:rFonts w:ascii="Arial" w:hAnsi="Arial" w:cs="Arial"/>
        </w:rPr>
      </w:pPr>
      <w:r w:rsidRPr="00AA482F">
        <w:rPr>
          <w:rFonts w:ascii="Arial" w:hAnsi="Arial" w:cs="Arial"/>
        </w:rPr>
        <w:t xml:space="preserve">Zapisničar             </w:t>
      </w:r>
      <w:r w:rsidRPr="00AA482F" w:rsidR="00584A75">
        <w:rPr>
          <w:rFonts w:ascii="Arial" w:hAnsi="Arial" w:cs="Arial"/>
        </w:rPr>
        <w:t xml:space="preserve">                   </w:t>
      </w:r>
      <w:r w:rsidRPr="00AA482F">
        <w:rPr>
          <w:rFonts w:ascii="Arial" w:hAnsi="Arial" w:cs="Arial"/>
        </w:rPr>
        <w:t xml:space="preserve">    Stečajni sudac                             Stečajni upravitelj</w:t>
      </w:r>
    </w:p>
    <w:p w:rsidRPr="00AA482F" w:rsidR="00A77CA6" w:rsidP="00A77CA6" w:rsidRDefault="00A77CA6">
      <w:pPr>
        <w:rPr>
          <w:rFonts w:ascii="Arial" w:hAnsi="Arial" w:cs="Arial"/>
        </w:rPr>
      </w:pPr>
    </w:p>
    <w:p w:rsidRPr="00AA482F" w:rsidR="00A77CA6" w:rsidP="00A77CA6" w:rsidRDefault="00A77CA6">
      <w:pPr>
        <w:jc w:val="right"/>
        <w:rPr>
          <w:rFonts w:ascii="Arial" w:hAnsi="Arial" w:cs="Arial"/>
        </w:rPr>
      </w:pPr>
    </w:p>
    <w:p w:rsidRPr="00AA482F" w:rsidR="00A77CA6" w:rsidP="00A77CA6" w:rsidRDefault="00A77CA6">
      <w:pPr>
        <w:jc w:val="right"/>
        <w:rPr>
          <w:rFonts w:ascii="Arial" w:hAnsi="Arial" w:cs="Arial"/>
        </w:rPr>
      </w:pPr>
    </w:p>
    <w:p w:rsidRPr="00AA482F" w:rsidR="00584A75" w:rsidP="00584A75" w:rsidRDefault="00584A75">
      <w:pPr>
        <w:jc w:val="center"/>
        <w:rPr>
          <w:rFonts w:ascii="Arial" w:hAnsi="Arial" w:cs="Arial"/>
        </w:rPr>
      </w:pPr>
      <w:r w:rsidRPr="00AA482F">
        <w:rPr>
          <w:rFonts w:ascii="Arial" w:hAnsi="Arial" w:cs="Arial"/>
        </w:rPr>
        <w:t xml:space="preserve"> </w:t>
      </w:r>
      <w:r w:rsidRPr="00AA482F">
        <w:rPr>
          <w:rFonts w:ascii="Arial" w:hAnsi="Arial" w:cs="Arial"/>
        </w:rPr>
        <w:tab/>
      </w:r>
      <w:r w:rsidRPr="00AA482F">
        <w:rPr>
          <w:rFonts w:ascii="Arial" w:hAnsi="Arial" w:cs="Arial"/>
        </w:rPr>
        <w:tab/>
      </w:r>
      <w:r w:rsidRPr="00AA482F">
        <w:rPr>
          <w:rFonts w:ascii="Arial" w:hAnsi="Arial" w:cs="Arial"/>
        </w:rPr>
        <w:tab/>
      </w:r>
      <w:r w:rsidRPr="00AA482F">
        <w:rPr>
          <w:rFonts w:ascii="Arial" w:hAnsi="Arial" w:cs="Arial"/>
        </w:rPr>
        <w:tab/>
      </w:r>
      <w:r w:rsidRPr="00AA482F">
        <w:rPr>
          <w:rFonts w:ascii="Arial" w:hAnsi="Arial" w:cs="Arial"/>
        </w:rPr>
        <w:tab/>
      </w:r>
      <w:r w:rsidRPr="00AA482F">
        <w:rPr>
          <w:rFonts w:ascii="Arial" w:hAnsi="Arial" w:cs="Arial"/>
        </w:rPr>
        <w:tab/>
      </w:r>
    </w:p>
    <w:p w:rsidRPr="00AA482F" w:rsidR="00A77CA6" w:rsidP="00584A75" w:rsidRDefault="00A77CA6">
      <w:pPr>
        <w:ind w:left="6480" w:firstLine="720"/>
        <w:rPr>
          <w:rFonts w:ascii="Arial" w:hAnsi="Arial" w:cs="Arial"/>
        </w:rPr>
      </w:pPr>
      <w:r w:rsidRPr="00AA482F">
        <w:rPr>
          <w:rFonts w:ascii="Arial" w:hAnsi="Arial" w:cs="Arial"/>
        </w:rPr>
        <w:t>Sudionici</w:t>
      </w:r>
    </w:p>
    <w:p w:rsidRPr="00AA482F" w:rsidR="0068371F" w:rsidP="00A77CA6" w:rsidRDefault="0068371F">
      <w:pPr>
        <w:jc w:val="both"/>
        <w:rPr>
          <w:rFonts w:ascii="Arial" w:hAnsi="Arial" w:cs="Arial"/>
        </w:rPr>
      </w:pPr>
      <w:r w:rsidRPr="00AA482F">
        <w:rPr>
          <w:rFonts w:ascii="Arial" w:hAnsi="Arial" w:cs="Arial"/>
        </w:rPr>
        <w:t xml:space="preserve"> </w:t>
      </w:r>
    </w:p>
    <w:p w:rsidRPr="00AA482F" w:rsidR="0068371F" w:rsidP="0068371F" w:rsidRDefault="0068371F">
      <w:pPr>
        <w:jc w:val="both"/>
        <w:rPr>
          <w:rFonts w:ascii="Arial" w:hAnsi="Arial" w:cs="Arial"/>
        </w:rPr>
      </w:pPr>
    </w:p>
    <w:p w:rsidRPr="00AA482F" w:rsidR="00B53776" w:rsidP="00911AC1" w:rsidRDefault="00B53776">
      <w:pPr>
        <w:rPr>
          <w:rFonts w:ascii="Arial" w:hAnsi="Arial" w:cs="Arial"/>
        </w:rPr>
      </w:pPr>
    </w:p>
    <w:sectPr w:rsidRPr="00AA482F" w:rsidR="00B53776" w:rsidSect="00BB390F">
      <w:headerReference w:type="default" r:id="rId9"/>
      <w:footerReference w:type="default" r:id="rId10"/>
      <w:pgSz w:w="12240" w:h="15840" w:code="1"/>
      <w:pgMar w:top="1106" w:right="1622" w:bottom="1134" w:left="1622"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5322F" w:rsidRDefault="00F5322F">
      <w:r>
        <w:separator/>
      </w:r>
    </w:p>
  </w:endnote>
  <w:endnote w:type="continuationSeparator" w:id="0">
    <w:p w:rsidR="00F5322F" w:rsidRDefault="00F5322F">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363EC" w:rsidRDefault="007363EC">
    <w:pPr>
      <w:pStyle w:val="Podnoje"/>
      <w:jc w:val="center"/>
    </w:pPr>
  </w:p>
  <w:p w:rsidR="007363EC" w:rsidRDefault="007363EC">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5322F" w:rsidRDefault="00F5322F">
      <w:r>
        <w:separator/>
      </w:r>
    </w:p>
  </w:footnote>
  <w:footnote w:type="continuationSeparator" w:id="0">
    <w:p w:rsidR="00F5322F" w:rsidRDefault="00F5322F">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2087314"/>
      <w:docPartObj>
        <w:docPartGallery w:val="Page Numbers (Top of Page)"/>
        <w:docPartUnique/>
      </w:docPartObj>
    </w:sdtPr>
    <w:sdtEndPr/>
    <w:sdtContent>
      <w:p w:rsidR="007363EC" w:rsidP="007363EC" w:rsidRDefault="007363EC">
        <w:pPr>
          <w:pStyle w:val="Zaglavlje"/>
          <w:jc w:val="center"/>
        </w:pPr>
        <w:r w:rsidRPr="007363EC">
          <w:rPr>
            <w:rFonts w:ascii="Arial" w:hAnsi="Arial" w:cs="Arial"/>
          </w:rPr>
          <w:t xml:space="preserve">                                                          </w:t>
        </w:r>
        <w:r>
          <w:rPr>
            <w:rFonts w:ascii="Arial" w:hAnsi="Arial" w:cs="Arial"/>
          </w:rPr>
          <w:t xml:space="preserve">  </w:t>
        </w:r>
        <w:r w:rsidRPr="007363EC">
          <w:rPr>
            <w:rFonts w:ascii="Arial" w:hAnsi="Arial" w:cs="Arial"/>
          </w:rPr>
          <w:t xml:space="preserve"> </w:t>
        </w:r>
        <w:r>
          <w:rPr>
            <w:rFonts w:ascii="Arial" w:hAnsi="Arial" w:cs="Arial"/>
          </w:rPr>
          <w:t xml:space="preserve">      </w:t>
        </w:r>
        <w:r w:rsidRPr="007363EC">
          <w:rPr>
            <w:rFonts w:ascii="Arial" w:hAnsi="Arial" w:cs="Arial"/>
          </w:rPr>
          <w:t xml:space="preserve"> </w:t>
        </w:r>
        <w:r w:rsidRPr="007363EC">
          <w:rPr>
            <w:rFonts w:ascii="Arial" w:hAnsi="Arial" w:cs="Arial"/>
          </w:rPr>
          <w:fldChar w:fldCharType="begin"/>
        </w:r>
        <w:r w:rsidRPr="007363EC">
          <w:rPr>
            <w:rFonts w:ascii="Arial" w:hAnsi="Arial" w:cs="Arial"/>
          </w:rPr>
          <w:instrText>PAGE   \* MERGEFORMAT</w:instrText>
        </w:r>
        <w:r w:rsidRPr="007363EC">
          <w:rPr>
            <w:rFonts w:ascii="Arial" w:hAnsi="Arial" w:cs="Arial"/>
          </w:rPr>
          <w:fldChar w:fldCharType="separate"/>
        </w:r>
        <w:r w:rsidR="00BC164A">
          <w:rPr>
            <w:rFonts w:ascii="Arial" w:hAnsi="Arial" w:cs="Arial"/>
            <w:noProof/>
          </w:rPr>
          <w:t>3</w:t>
        </w:r>
        <w:r w:rsidRPr="007363EC">
          <w:rPr>
            <w:rFonts w:ascii="Arial" w:hAnsi="Arial" w:cs="Arial"/>
          </w:rPr>
          <w:fldChar w:fldCharType="end"/>
        </w:r>
        <w:r w:rsidRPr="00C52677">
          <w:rPr>
            <w:rFonts w:ascii="Arial" w:hAnsi="Arial" w:cs="Arial"/>
          </w:rPr>
          <w:t xml:space="preserve">      </w:t>
        </w:r>
        <w:r>
          <w:rPr>
            <w:rFonts w:ascii="Arial" w:hAnsi="Arial" w:cs="Arial"/>
          </w:rPr>
          <w:t xml:space="preserve">                             </w:t>
        </w:r>
        <w:r w:rsidRPr="00C52677">
          <w:rPr>
            <w:rFonts w:ascii="Arial" w:hAnsi="Arial" w:cs="Arial"/>
          </w:rPr>
          <w:t xml:space="preserve"> 31. St-1094/2012</w:t>
        </w:r>
      </w:p>
    </w:sdtContent>
  </w:sdt>
  <w:p w:rsidR="00A77CA6" w:rsidRDefault="00A77CA6">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9BE51EE"/>
    <w:multiLevelType w:val="hybridMultilevel"/>
    <w:tmpl w:val="A1F82456"/>
    <w:lvl w:ilvl="0" w:tplc="D284BE7E">
      <w:start w:val="5"/>
      <w:numFmt w:val="bullet"/>
      <w:lvlText w:val="-"/>
      <w:lvlJc w:val="left"/>
      <w:pPr>
        <w:tabs>
          <w:tab w:val="num" w:pos="720"/>
        </w:tabs>
        <w:ind w:left="720" w:hanging="360"/>
      </w:pPr>
      <w:rPr>
        <w:rFonts w:hint="default" w:ascii="Times New Roman" w:hAnsi="Times New Roman" w:eastAsia="Times New Roman" w:cs="Times New Roman"/>
      </w:rPr>
    </w:lvl>
    <w:lvl w:ilvl="1" w:tplc="04090003" w:tentative="true">
      <w:start w:val="1"/>
      <w:numFmt w:val="bullet"/>
      <w:lvlText w:val="o"/>
      <w:lvlJc w:val="left"/>
      <w:pPr>
        <w:tabs>
          <w:tab w:val="num" w:pos="1440"/>
        </w:tabs>
        <w:ind w:left="1440" w:hanging="360"/>
      </w:pPr>
      <w:rPr>
        <w:rFonts w:hint="default" w:ascii="Courier New" w:hAnsi="Courier New" w:cs="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cs="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cs="Courier New"/>
      </w:rPr>
    </w:lvl>
    <w:lvl w:ilvl="8" w:tplc="04090005" w:tentative="true">
      <w:start w:val="1"/>
      <w:numFmt w:val="bullet"/>
      <w:lvlText w:val=""/>
      <w:lvlJc w:val="left"/>
      <w:pPr>
        <w:tabs>
          <w:tab w:val="num" w:pos="6480"/>
        </w:tabs>
        <w:ind w:left="6480" w:hanging="360"/>
      </w:pPr>
      <w:rPr>
        <w:rFonts w:hint="default" w:ascii="Wingdings" w:hAnsi="Wingdings"/>
      </w:rPr>
    </w:lvl>
  </w:abstractNum>
  <w:num w:numId="1">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783"/>
    <w:rsid w:val="00023EE9"/>
    <w:rsid w:val="000243C9"/>
    <w:rsid w:val="00035702"/>
    <w:rsid w:val="0007674C"/>
    <w:rsid w:val="00077E4D"/>
    <w:rsid w:val="000B5102"/>
    <w:rsid w:val="000C3062"/>
    <w:rsid w:val="000E2A4C"/>
    <w:rsid w:val="000E6553"/>
    <w:rsid w:val="000E702B"/>
    <w:rsid w:val="000F38E6"/>
    <w:rsid w:val="000F6187"/>
    <w:rsid w:val="00103981"/>
    <w:rsid w:val="00103AE5"/>
    <w:rsid w:val="00113E64"/>
    <w:rsid w:val="00117233"/>
    <w:rsid w:val="001255C4"/>
    <w:rsid w:val="00151519"/>
    <w:rsid w:val="001579C1"/>
    <w:rsid w:val="00167FEC"/>
    <w:rsid w:val="001829EA"/>
    <w:rsid w:val="00186CEF"/>
    <w:rsid w:val="001B4F22"/>
    <w:rsid w:val="001C1FD0"/>
    <w:rsid w:val="001C79C2"/>
    <w:rsid w:val="00214ECD"/>
    <w:rsid w:val="00216783"/>
    <w:rsid w:val="002275F1"/>
    <w:rsid w:val="002369A1"/>
    <w:rsid w:val="00261028"/>
    <w:rsid w:val="00272128"/>
    <w:rsid w:val="00273890"/>
    <w:rsid w:val="00290231"/>
    <w:rsid w:val="002A3F43"/>
    <w:rsid w:val="002A48F2"/>
    <w:rsid w:val="002A6A2D"/>
    <w:rsid w:val="002B1AE8"/>
    <w:rsid w:val="002C0C27"/>
    <w:rsid w:val="002C37E9"/>
    <w:rsid w:val="002F4241"/>
    <w:rsid w:val="003102B0"/>
    <w:rsid w:val="00310C62"/>
    <w:rsid w:val="003114C6"/>
    <w:rsid w:val="00330FA5"/>
    <w:rsid w:val="00335976"/>
    <w:rsid w:val="00345E88"/>
    <w:rsid w:val="003465E4"/>
    <w:rsid w:val="00365FA3"/>
    <w:rsid w:val="00367283"/>
    <w:rsid w:val="003757BD"/>
    <w:rsid w:val="00395985"/>
    <w:rsid w:val="003C64DA"/>
    <w:rsid w:val="003C7C74"/>
    <w:rsid w:val="003D72FC"/>
    <w:rsid w:val="003F075A"/>
    <w:rsid w:val="003F4AA3"/>
    <w:rsid w:val="003F4F6E"/>
    <w:rsid w:val="004074FA"/>
    <w:rsid w:val="00414129"/>
    <w:rsid w:val="0045102F"/>
    <w:rsid w:val="004556C2"/>
    <w:rsid w:val="0046271E"/>
    <w:rsid w:val="00463126"/>
    <w:rsid w:val="00465137"/>
    <w:rsid w:val="004816A7"/>
    <w:rsid w:val="00486105"/>
    <w:rsid w:val="004B4DAB"/>
    <w:rsid w:val="004F420F"/>
    <w:rsid w:val="00503BDC"/>
    <w:rsid w:val="0051092D"/>
    <w:rsid w:val="005161E8"/>
    <w:rsid w:val="00516282"/>
    <w:rsid w:val="005269CD"/>
    <w:rsid w:val="00532B45"/>
    <w:rsid w:val="0054281D"/>
    <w:rsid w:val="00551474"/>
    <w:rsid w:val="00561891"/>
    <w:rsid w:val="00577C20"/>
    <w:rsid w:val="00582959"/>
    <w:rsid w:val="00584A75"/>
    <w:rsid w:val="00595A5D"/>
    <w:rsid w:val="005C6C76"/>
    <w:rsid w:val="005E2122"/>
    <w:rsid w:val="005E4706"/>
    <w:rsid w:val="00606A66"/>
    <w:rsid w:val="00611ABB"/>
    <w:rsid w:val="00611B1A"/>
    <w:rsid w:val="00617ECB"/>
    <w:rsid w:val="006518F6"/>
    <w:rsid w:val="00671440"/>
    <w:rsid w:val="00672848"/>
    <w:rsid w:val="0068371F"/>
    <w:rsid w:val="00686D95"/>
    <w:rsid w:val="006964F0"/>
    <w:rsid w:val="006A2BE0"/>
    <w:rsid w:val="006B1456"/>
    <w:rsid w:val="006B4EE3"/>
    <w:rsid w:val="006C0D66"/>
    <w:rsid w:val="006C1A8D"/>
    <w:rsid w:val="006C3303"/>
    <w:rsid w:val="006E2274"/>
    <w:rsid w:val="006E60F0"/>
    <w:rsid w:val="006F37E6"/>
    <w:rsid w:val="00713808"/>
    <w:rsid w:val="00722BC4"/>
    <w:rsid w:val="00724E38"/>
    <w:rsid w:val="007363EC"/>
    <w:rsid w:val="00751061"/>
    <w:rsid w:val="00780BFC"/>
    <w:rsid w:val="0079296B"/>
    <w:rsid w:val="00793ED3"/>
    <w:rsid w:val="007B1306"/>
    <w:rsid w:val="007D7139"/>
    <w:rsid w:val="00813C4F"/>
    <w:rsid w:val="00827502"/>
    <w:rsid w:val="008343CF"/>
    <w:rsid w:val="00834FAE"/>
    <w:rsid w:val="00841A18"/>
    <w:rsid w:val="00845FCD"/>
    <w:rsid w:val="008745F9"/>
    <w:rsid w:val="00876C50"/>
    <w:rsid w:val="00880C54"/>
    <w:rsid w:val="008861D0"/>
    <w:rsid w:val="008A43B8"/>
    <w:rsid w:val="008B5991"/>
    <w:rsid w:val="008C5A32"/>
    <w:rsid w:val="008E5A8B"/>
    <w:rsid w:val="008F14F6"/>
    <w:rsid w:val="00911AC1"/>
    <w:rsid w:val="009130BC"/>
    <w:rsid w:val="00926B26"/>
    <w:rsid w:val="00935ABA"/>
    <w:rsid w:val="009530EE"/>
    <w:rsid w:val="00956F28"/>
    <w:rsid w:val="0096240D"/>
    <w:rsid w:val="009B3480"/>
    <w:rsid w:val="009D0A30"/>
    <w:rsid w:val="009D66B9"/>
    <w:rsid w:val="00A02E9D"/>
    <w:rsid w:val="00A03700"/>
    <w:rsid w:val="00A038A8"/>
    <w:rsid w:val="00A1124B"/>
    <w:rsid w:val="00A11E7C"/>
    <w:rsid w:val="00A143A3"/>
    <w:rsid w:val="00A20D33"/>
    <w:rsid w:val="00A26DA3"/>
    <w:rsid w:val="00A45E41"/>
    <w:rsid w:val="00A56E0F"/>
    <w:rsid w:val="00A57D45"/>
    <w:rsid w:val="00A622E4"/>
    <w:rsid w:val="00A629DB"/>
    <w:rsid w:val="00A77CA6"/>
    <w:rsid w:val="00A86D71"/>
    <w:rsid w:val="00A92B0A"/>
    <w:rsid w:val="00AA01CA"/>
    <w:rsid w:val="00AA0368"/>
    <w:rsid w:val="00AA1FF6"/>
    <w:rsid w:val="00AA482F"/>
    <w:rsid w:val="00AA6219"/>
    <w:rsid w:val="00AA7308"/>
    <w:rsid w:val="00AD2D6E"/>
    <w:rsid w:val="00B048BC"/>
    <w:rsid w:val="00B22A01"/>
    <w:rsid w:val="00B241D2"/>
    <w:rsid w:val="00B45290"/>
    <w:rsid w:val="00B4602D"/>
    <w:rsid w:val="00B4781B"/>
    <w:rsid w:val="00B53776"/>
    <w:rsid w:val="00B66728"/>
    <w:rsid w:val="00B7703C"/>
    <w:rsid w:val="00BA07B0"/>
    <w:rsid w:val="00BA39DB"/>
    <w:rsid w:val="00BB390F"/>
    <w:rsid w:val="00BC164A"/>
    <w:rsid w:val="00BD54EC"/>
    <w:rsid w:val="00BD5556"/>
    <w:rsid w:val="00BE3139"/>
    <w:rsid w:val="00BF0610"/>
    <w:rsid w:val="00BF0BF9"/>
    <w:rsid w:val="00BF5142"/>
    <w:rsid w:val="00C00CB9"/>
    <w:rsid w:val="00C2039A"/>
    <w:rsid w:val="00C23A1E"/>
    <w:rsid w:val="00C52677"/>
    <w:rsid w:val="00C65215"/>
    <w:rsid w:val="00C7111E"/>
    <w:rsid w:val="00CC53ED"/>
    <w:rsid w:val="00CD2612"/>
    <w:rsid w:val="00CF63A8"/>
    <w:rsid w:val="00D031D0"/>
    <w:rsid w:val="00D0516E"/>
    <w:rsid w:val="00D055DD"/>
    <w:rsid w:val="00D176C2"/>
    <w:rsid w:val="00D30652"/>
    <w:rsid w:val="00D377A5"/>
    <w:rsid w:val="00D60355"/>
    <w:rsid w:val="00D61C64"/>
    <w:rsid w:val="00D66AC5"/>
    <w:rsid w:val="00D90BD2"/>
    <w:rsid w:val="00DA3F7D"/>
    <w:rsid w:val="00DB498D"/>
    <w:rsid w:val="00DB755D"/>
    <w:rsid w:val="00DC593D"/>
    <w:rsid w:val="00DD707D"/>
    <w:rsid w:val="00DE6B7C"/>
    <w:rsid w:val="00DF172F"/>
    <w:rsid w:val="00E333AC"/>
    <w:rsid w:val="00E4303D"/>
    <w:rsid w:val="00E45BFA"/>
    <w:rsid w:val="00E55B7C"/>
    <w:rsid w:val="00E60577"/>
    <w:rsid w:val="00E73281"/>
    <w:rsid w:val="00E76751"/>
    <w:rsid w:val="00EB3303"/>
    <w:rsid w:val="00EC5554"/>
    <w:rsid w:val="00ED2C9B"/>
    <w:rsid w:val="00EF4892"/>
    <w:rsid w:val="00EF7408"/>
    <w:rsid w:val="00F03AA4"/>
    <w:rsid w:val="00F177FC"/>
    <w:rsid w:val="00F308DA"/>
    <w:rsid w:val="00F5322F"/>
    <w:rsid w:val="00F721D2"/>
    <w:rsid w:val="00F774A9"/>
    <w:rsid w:val="00F815CF"/>
    <w:rsid w:val="00FA1A6D"/>
    <w:rsid w:val="00FB7766"/>
    <w:rsid w:val="00FC1D60"/>
    <w:rsid w:val="00FC7A80"/>
    <w:rsid w:val="00FD0AEA"/>
    <w:rsid w:val="00FD605F"/>
    <w:rsid w:val="00FE1F32"/>
    <w:rsid w:val="00FE3B7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footer" w:uiPriority="99"/>
    <w:lsdException w:name="caption" w:semiHidden="true" w:unhideWhenUsed="true" w:qFormat="true"/>
    <w:lsdException w:name="Title" w:qFormat="true"/>
    <w:lsdException w:name="Subtitle" w:qFormat="true"/>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216783"/>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216783"/>
    <w:pPr>
      <w:tabs>
        <w:tab w:val="center" w:pos="4536"/>
        <w:tab w:val="right" w:pos="9072"/>
      </w:tabs>
    </w:pPr>
  </w:style>
  <w:style w:type="paragraph" w:styleId="Podnoje">
    <w:name w:val="footer"/>
    <w:basedOn w:val="Normal"/>
    <w:link w:val="PodnojeChar"/>
    <w:uiPriority w:val="99"/>
    <w:rsid w:val="00A86D71"/>
    <w:pPr>
      <w:tabs>
        <w:tab w:val="center" w:pos="4703"/>
        <w:tab w:val="right" w:pos="9406"/>
      </w:tabs>
    </w:pPr>
  </w:style>
  <w:style w:type="paragraph" w:styleId="Tekstbalonia">
    <w:name w:val="Balloon Text"/>
    <w:basedOn w:val="Normal"/>
    <w:semiHidden/>
    <w:rsid w:val="00A86D71"/>
    <w:rPr>
      <w:rFonts w:ascii="Tahoma" w:hAnsi="Tahoma" w:cs="Tahoma"/>
      <w:sz w:val="16"/>
      <w:szCs w:val="16"/>
    </w:rPr>
  </w:style>
  <w:style w:type="character" w:styleId="PodnojeChar" w:customStyle="true">
    <w:name w:val="Podnožje Char"/>
    <w:basedOn w:val="Zadanifontodlomka"/>
    <w:link w:val="Podnoje"/>
    <w:uiPriority w:val="99"/>
    <w:rsid w:val="007363EC"/>
    <w:rPr>
      <w:sz w:val="24"/>
      <w:szCs w:val="24"/>
    </w:rPr>
  </w:style>
  <w:style w:type="character" w:styleId="ZaglavljeChar" w:customStyle="true">
    <w:name w:val="Zaglavlje Char"/>
    <w:basedOn w:val="Zadanifontodlomka"/>
    <w:link w:val="Zaglavlje"/>
    <w:uiPriority w:val="99"/>
    <w:rsid w:val="007363EC"/>
    <w:rPr>
      <w:sz w:val="24"/>
      <w:szCs w:val="24"/>
    </w:rPr>
  </w:style>
  <w:style w:type="character" w:styleId="Tekstrezerviranogmjesta">
    <w:name w:val="Placeholder Text"/>
    <w:basedOn w:val="Zadanifontodlomka"/>
    <w:uiPriority w:val="99"/>
    <w:semiHidden/>
    <w:rsid w:val="00BC164A"/>
    <w:rPr>
      <w:color w:val="808080"/>
      <w:bdr w:val="none" w:color="auto" w:sz="0" w:space="0"/>
      <w:shd w:val="clear" w:color="auto" w:fill="auto"/>
    </w:rPr>
  </w:style>
  <w:style w:type="character" w:styleId="eSPISCCParagraphDefaultFont" w:customStyle="true">
    <w:name w:val="eSPIS_CC_Paragraph Default Font"/>
    <w:basedOn w:val="Zadanifontodlomka"/>
    <w:rsid w:val="00BC164A"/>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BC164A"/>
    <w:rPr>
      <w:rFonts w:ascii="Arial" w:hAnsi="Arial" w:cs="Arial"/>
      <w:b/>
      <w:bdr w:val="none" w:color="auto" w:sz="0" w:space="0"/>
      <w:shd w:val="clear" w:color="auto" w:fill="FFFFCC"/>
      <w:lang w:val="hr-HR"/>
    </w:rPr>
  </w:style>
  <w:style w:type="character" w:styleId="PozadinaSvijetloCrvena" w:customStyle="true">
    <w:name w:val="Pozadina_SvijetloCrvena"/>
    <w:basedOn w:val="eSPISCCParagraphDefaultFont"/>
    <w:rsid w:val="00BC164A"/>
    <w:rPr>
      <w:rFonts w:ascii="Arial" w:hAnsi="Arial" w:cs="Arial"/>
      <w:b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BC164A"/>
    <w:rPr>
      <w:rFonts w:ascii="Arial" w:hAnsi="Arial" w:cs="Arial"/>
      <w:b w:val="false"/>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1678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16783"/>
    <w:pPr>
      <w:tabs>
        <w:tab w:pos="4536" w:val="center"/>
        <w:tab w:pos="9072" w:val="right"/>
      </w:tabs>
    </w:pPr>
  </w:style>
  <w:style w:styleId="Podnoje" w:type="paragraph">
    <w:name w:val="footer"/>
    <w:basedOn w:val="Normal"/>
    <w:link w:val="PodnojeChar"/>
    <w:uiPriority w:val="99"/>
    <w:rsid w:val="00A86D71"/>
    <w:pPr>
      <w:tabs>
        <w:tab w:pos="4703" w:val="center"/>
        <w:tab w:pos="9406" w:val="right"/>
      </w:tabs>
    </w:pPr>
  </w:style>
  <w:style w:styleId="Tekstbalonia" w:type="paragraph">
    <w:name w:val="Balloon Text"/>
    <w:basedOn w:val="Normal"/>
    <w:semiHidden/>
    <w:rsid w:val="00A86D71"/>
    <w:rPr>
      <w:rFonts w:ascii="Tahoma" w:cs="Tahoma" w:hAnsi="Tahoma"/>
      <w:sz w:val="16"/>
      <w:szCs w:val="16"/>
    </w:rPr>
  </w:style>
  <w:style w:customStyle="1" w:styleId="PodnojeChar" w:type="character">
    <w:name w:val="Podnožje Char"/>
    <w:basedOn w:val="Zadanifontodlomka"/>
    <w:link w:val="Podnoje"/>
    <w:uiPriority w:val="99"/>
    <w:rsid w:val="007363EC"/>
    <w:rPr>
      <w:sz w:val="24"/>
      <w:szCs w:val="24"/>
    </w:rPr>
  </w:style>
  <w:style w:customStyle="1" w:styleId="ZaglavljeChar" w:type="character">
    <w:name w:val="Zaglavlje Char"/>
    <w:basedOn w:val="Zadanifontodlomka"/>
    <w:link w:val="Zaglavlje"/>
    <w:uiPriority w:val="99"/>
    <w:rsid w:val="007363EC"/>
    <w:rPr>
      <w:sz w:val="24"/>
      <w:szCs w:val="24"/>
    </w:rPr>
  </w:style>
  <w:style w:styleId="Tekstrezerviranogmjesta" w:type="character">
    <w:name w:val="Placeholder Text"/>
    <w:basedOn w:val="Zadanifontodlomka"/>
    <w:uiPriority w:val="99"/>
    <w:semiHidden/>
    <w:rsid w:val="00BC164A"/>
    <w:rPr>
      <w:color w:val="808080"/>
      <w:bdr w:color="auto" w:space="0" w:sz="0" w:val="none"/>
      <w:shd w:color="auto" w:fill="auto" w:val="clear"/>
    </w:rPr>
  </w:style>
  <w:style w:customStyle="1" w:styleId="eSPISCCParagraphDefaultFont" w:type="character">
    <w:name w:val="eSPIS_CC_Paragraph Default Font"/>
    <w:basedOn w:val="Zadanifontodlomka"/>
    <w:rsid w:val="00BC164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C164A"/>
    <w:rPr>
      <w:rFonts w:ascii="Arial" w:cs="Arial" w:hAnsi="Arial"/>
      <w:b/>
      <w:bdr w:color="auto" w:space="0" w:sz="0" w:val="none"/>
      <w:shd w:color="auto" w:fill="FFFFCC" w:val="clear"/>
      <w:lang w:val="hr-HR"/>
    </w:rPr>
  </w:style>
  <w:style w:customStyle="1" w:styleId="PozadinaSvijetloCrvena" w:type="character">
    <w:name w:val="Pozadina_SvijetloCrvena"/>
    <w:basedOn w:val="eSPISCCParagraphDefaultFont"/>
    <w:rsid w:val="00BC164A"/>
    <w:rPr>
      <w:rFonts w:ascii="Arial" w:cs="Arial" w:hAnsi="Arial"/>
      <w:b w:val="0"/>
      <w:sz w:val="24"/>
      <w:bdr w:color="auto" w:space="0" w:sz="0" w:val="none"/>
      <w:shd w:color="auto" w:fill="FFCCCC" w:val="clear"/>
      <w:lang w:val="hr-HR"/>
    </w:rPr>
  </w:style>
  <w:style w:customStyle="1" w:styleId="PozadinaSvijetloZelena" w:type="character">
    <w:name w:val="Pozadina_SvijetloZelena"/>
    <w:basedOn w:val="eSPISCCParagraphDefaultFont"/>
    <w:rsid w:val="00BC164A"/>
    <w:rPr>
      <w:rFonts w:ascii="Arial" w:cs="Arial" w:hAnsi="Arial"/>
      <w:b w:val="0"/>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5150215">
      <w:bodyDiv w:val="true"/>
      <w:marLeft w:val="0"/>
      <w:marRight w:val="0"/>
      <w:marTop w:val="0"/>
      <w:marBottom w:val="0"/>
      <w:divBdr>
        <w:top w:val="none" w:color="auto" w:sz="0" w:space="0"/>
        <w:left w:val="none" w:color="auto" w:sz="0" w:space="0"/>
        <w:bottom w:val="none" w:color="auto" w:sz="0" w:space="0"/>
        <w:right w:val="none" w:color="auto" w:sz="0" w:space="0"/>
      </w:divBdr>
    </w:div>
    <w:div w:id="823352625">
      <w:bodyDiv w:val="true"/>
      <w:marLeft w:val="0"/>
      <w:marRight w:val="0"/>
      <w:marTop w:val="0"/>
      <w:marBottom w:val="0"/>
      <w:divBdr>
        <w:top w:val="none" w:color="auto" w:sz="0" w:space="0"/>
        <w:left w:val="none" w:color="auto" w:sz="0" w:space="0"/>
        <w:bottom w:val="none" w:color="auto" w:sz="0" w:space="0"/>
        <w:right w:val="none" w:color="auto" w:sz="0" w:space="0"/>
      </w:divBdr>
    </w:div>
    <w:div w:id="126052916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248, Kennedyev trg 11</izvorni_sadrzaj>
    <derivirana_varijabla naziv="DomainObject.Prostorija.Naziv_1">Soba 248, Kennedyev trg 11</derivirana_varijabla>
  </DomainObject.Prostorija.Naziv>
  <DomainObject.Prostorija.Oznaka>
    <izvorni_sadrzaj>248 Kennedyev trg 11</izvorni_sadrzaj>
    <derivirana_varijabla naziv="DomainObject.Prostorija.Oznaka_1">248 Kennedyev trg 11</derivirana_varijabla>
  </DomainObject.Prostorija.Oznaka>
  <DomainObject.Obrazlozenje>
    <izvorni_sadrzaj/>
    <derivirana_varijabla naziv="DomainObject.Obrazlozenje_1"/>
  </DomainObject.Obrazlozenje>
  <DomainObject.StvarniPocetakDatum>
    <izvorni_sadrzaj>17. lipnja 2021.</izvorni_sadrzaj>
    <derivirana_varijabla naziv="DomainObject.StvarniPocetakDatum_1">17. lipnja 2021.</derivirana_varijabla>
  </DomainObject.StvarniPocetakDatum>
  <DomainObject.StvarniZavrsetakDatum>
    <izvorni_sadrzaj>17. lipnja 2021.</izvorni_sadrzaj>
    <derivirana_varijabla naziv="DomainObject.StvarniZavrsetakDatum_1">17. lipnja 2021.</derivirana_varijabla>
  </DomainObject.StvarniZavrsetakDatum>
  <DomainObject.PlaniraniZavrsetakDatum>
    <izvorni_sadrzaj>17. lipnja 2021.</izvorni_sadrzaj>
    <derivirana_varijabla naziv="DomainObject.PlaniraniZavrsetakDatum_1">17. lipnja 2021.</derivirana_varijabla>
  </DomainObject.PlaniraniZavrsetakDatum>
  <DomainObject.PlaniraniPocetakDatum>
    <izvorni_sadrzaj>17. lipnja 2021.</izvorni_sadrzaj>
    <derivirana_varijabla naziv="DomainObject.PlaniraniPocetakDatum_1">17. lipnja 2021.</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lipnja 2021.</izvorni_sadrzaj>
    <derivirana_varijabla naziv="DomainObject.Zapisnik.DatumKreiranja_1">17. lipnja 2021.</derivirana_varijabla>
  </DomainObject.Zapisnik.DatumKreiranja>
  <DomainObject.Zapisnik.ImovinskaKorist>
    <izvorni_sadrzaj/>
    <derivirana_varijabla naziv="DomainObject.Zapisnik.ImovinskaKorist_1"/>
  </DomainObject.Zapisnik.ImovinskaKorist>
  <DomainObject.Zapisnik.Oznaka>
    <izvorni_sadrzaj>St-1094/2012-1834</izvorni_sadrzaj>
    <derivirana_varijabla naziv="DomainObject.Zapisnik.Oznaka_1">St-1094/2012-1834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 - R. Raduka</izvorni_sadrzaj>
    <derivirana_varijabla naziv="DomainObject.Predmet.Referada.Naziv_1">31. - R. Raduka</derivirana_varijabla>
  </DomainObject.Predmet.Referada.Naziv>
  <DomainObject.Predmet.Referada.Oznaka>
    <izvorni_sadrzaj>31.</izvorni_sadrzaj>
    <derivirana_varijabla naziv="DomainObject.Predmet.Referada.Oznaka_1">31.</derivirana_varijabla>
  </DomainObject.Predmet.Referada.Oznaka>
  <DomainObject.Predmet.Referada.Prostorija.Naziv>
    <izvorni_sadrzaj>Soba 248, Kennedyev trg 11</izvorni_sadrzaj>
    <derivirana_varijabla naziv="DomainObject.Predmet.Referada.Prostorija.Naziv_1">Soba 248, Kennedyev trg 11</derivirana_varijabla>
  </DomainObject.Predmet.Referada.Prostorija.Naziv>
  <DomainObject.Predmet.Referada.Prostorija.Oznaka>
    <izvorni_sadrzaj>248 Kennedyev trg 11</izvorni_sadrzaj>
    <derivirana_varijabla naziv="DomainObject.Predmet.Referada.Prostorija.Oznaka_1">248 Kennedyev trg 11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Radovan Raduka</izvorni_sadrzaj>
    <derivirana_varijabla naziv="DomainObject.Predmet.Referada.Sudac_1">Radovan Raduka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 Ranko Tomašević; Veronika Grubišić; Jozo Jerković; Sebastijan Paunović; Dragan Josipović; Maja Došlić Leš; Robert Gruber; Marija Pavletić; DARKO SMOLJAN; Stipe Kljaić; B MAMIĆ; Mirjana Grubišić; IVAN ČOP; Marinka Perić; Sanja Lazić; Domagoj Šoše; IMPALA TRGOVINA, društvo s ograničenom odgovornošću za trgovinu i usluge; Martina Vuletić; ANTO PERIĆ; Marjan Leši; JOSIP VULETIĆ; Matija Jozić; Anđelka Marijanović; Marjan Bavčević; Marijan Malekin; DAJANA ANTONIJA BEBEK; Miro Šahinović; OPERETA LEGALIZACIJA društvo s ograničenom odgovornošću za promet nekretnina; Josip Biočić; Fikret Osmanović; Darko Šebalj; Jerko Huljev; Jakov Šošić; Jasmin Čaušević; Franjo Kušević; Rina Broqi; IVAN KRALJ; Mladen Petrlić; Zvonko Babić; Zvjezdana Balen-Vuglač; HOJSKI NEKRETNINE društvo s ograničenom odgovornošću za proizvodnju, trgovinu i usluge; Dragana Drobac; METRO LIVING d.o.o. za trgovinu i usluge zastupanog po punomoćniku Jurica Reberski; Martina Peričić; Ivona Vuglač; Darko Acalinović; Sandra Prskalo; Ranko Vukosavljević; CENTAR VIZIJA d.o.o. za trgovinu; Stjepan Žuljić; AQUAMONT d.o.o. za graditeljstvo, trgovinu i usluge; Dalibor Koljenik; JOSIP PETRIČEVIĆ; Dino Marjanović; Otilia Varoščić; Krešimir Flas; Ivanka Zubčić; Sanja Šukunda; Martinna Lana Kordić; BORIS JURIĆ; Zlata Piler; Ljubica Vidak; Anđela Matanović; Petra Kovač; Valentina Pavković; Božidar Lokner; Miroslav Jurković; Tea Kolić; IVICA TOMIĆ; JOSIP JELIĆ; Magda Butorac; Vladimir Čavlović; Tatjana Mateković; Vesna Mladina; Miroslav Šarić; Vedran Juroš; Nikola Klaić; Boris Hipp; Robert Žunić; STUDIO RENTAL d.o.o. za usluge; Darko Barišić; Željko Borovička; Zdenko Tica; Sabina Abdurahimi; Darije Petolas; Perica Mitrović; Matija Špičić; Natali Bogićević; Filip Grilec; Zdenka Štern; Vladimir Vrhovec; Oliver Zorić; Vjekoslav Caktaš; TOMISLAV MILIČEVIĆ; Antun Galić; VRHUNSKA GRADNJA j.d.o.o. za usluge; Božica Bronzović Arbanas; Kristina Tadić; Bernardica Djapić; Anita Zrinjan; MARKO MARTINOVIĆ; NEKTUS INTERIJERI d.o.o. za usluge; Josip Munđar; Igor Bubnjić; Branka Lozić; Marinko Ratković; Dominik Brkić; Ljubica Žuljić; Ivan Tržić; DETONEX d.o.o. za trgovinu; Vanna Bojović; Alan Jurković; Branka Tomaško; Ilija Tufeković; Antun-Željko Gidi; Višnja Broqi; GORAN TOMIĆ; Nebojša Perić; Alen Jelovac; Petar Klipić; Maja Katana; Goran Crepulja; Jelena Jozić; Ela Mihovilović Brkić; Miodrag Lesar; Iris Cekuš Soltz; ORION ULAGANJA d.o.o. za usluge; Milijana Vizjak; Snježana Šarić; Ruža Santini; TOP CLASS NEKRETNINE jednostavno društvo s ograničenom odgovornošću za gradnju i posredovanje u prometu nekretininama</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 Ranko Tomašević; Veronika Grubišić; Jozo Jerković; Sebastijan Paunović; Dragan Josipović; Maja Došlić Leš; Robert Gruber; Marija Pavletić; DARKO SMOLJAN; Stipe Kljaić; B MAMIĆ; Mirjana Grubišić; IVAN ČOP; Marinka Perić; Sanja Lazić; Domagoj Šoše; IMPALA TRGOVINA, društvo s ograničenom odgovornošću za trgovinu i usluge; Martina Vuletić; ANTO PERIĆ; Marjan Leši; JOSIP VULETIĆ; Matija Jozić; Anđelka Marijanović; Marjan Bavčević; Marijan Malekin; DAJANA ANTONIJA BEBEK; Miro Šahinović; OPERETA LEGALIZACIJA društvo s ograničenom odgovornošću za promet nekretnina; Josip Biočić; Fikret Osmanović; Darko Šebalj; Jerko Huljev; Jakov Šošić; Jasmin Čaušević; Franjo Kušević; Rina Broqi; IVAN KRALJ; Mladen Petrlić; Zvonko Babić; Zvjezdana Balen-Vuglač; HOJSKI NEKRETNINE društvo s ograničenom odgovornošću za proizvodnju, trgovinu i usluge; Dragana Drobac; METRO LIVING d.o.o. za trgovinu i usluge zastupanog po punomoćniku Jurica Reberski; Martina Peričić; Ivona Vuglač; Darko Acalinović; Sandra Prskalo; Ranko Vukosavljević; CENTAR VIZIJA d.o.o. za trgovinu; Stjepan Žuljić; AQUAMONT d.o.o. za graditeljstvo, trgovinu i usluge; Dalibor Koljenik; JOSIP PETRIČEVIĆ; Dino Marjanović; Otilia Varoščić; Krešimir Flas; Ivanka Zubčić; Sanja Šukunda; Martinna Lana Kordić; BORIS JURIĆ; Zlata Piler; Ljubica Vidak; Anđela Matanović; Petra Kovač; Valentina Pavković; Božidar Lokner; Miroslav Jurković; Tea Kolić; IVICA TOMIĆ; JOSIP JELIĆ; Magda Butorac; Vladimir Čavlović; Tatjana Mateković; Vesna Mladina; Miroslav Šarić; Vedran Juroš; Nikola Klaić; Boris Hipp; Robert Žunić; STUDIO RENTAL d.o.o. za usluge; Darko Barišić; Željko Borovička; Zdenko Tica; Sabina Abdurahimi; Darije Petolas; Perica Mitrović; Matija Špičić; Natali Bogićević; Filip Grilec; Zdenka Štern; Vladimir Vrhovec; Oliver Zorić; Vjekoslav Caktaš; TOMISLAV MILIČEVIĆ; Antun Galić; VRHUNSKA GRADNJA j.d.o.o. za usluge; Božica Bronzović Arbanas; Kristina Tadić; Bernardica Djapić; Anita Zrinjan; MARKO MARTINOVIĆ; NEKTUS INTERIJERI d.o.o. za usluge; Josip Munđar; Igor Bubnjić; Branka Lozić; Marinko Ratković; Dominik Brkić; Ljubica Žuljić; Ivan Tržić; DETONEX d.o.o. za trgovinu; Vanna Bojović; Alan Jurković; Branka Tomaško; Ilija Tufeković; Antun-Željko Gidi; Višnja Broqi; GORAN TOMIĆ; Nebojša Perić; Alen Jelovac; Petar Klipić; Maja Katana; Goran Crepulja; Jelena Jozić; Ela Mihovilović Brkić; Miodrag Lesar; Iris Cekuš Soltz; ORION ULAGANJA d.o.o. za usluge; Milijana Vizjak; Snježana Šarić; Ruža Santini; TOP CLASS NEKRETNINE jednostavno društvo s ograničenom odgovornošću za gradnju i posredovanje u prometu nekretininama</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OIB 05965133878;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 Ranko Tomašević, OIB 86778817194; Veronika Grubišić, OIB 10961890432; Jozo Jerković, OIB 16863827730; Sebastijan Paunović, OIB 71479698322; Dragan Josipović, OIB 05767821988; Maja Došlić Leš, OIB 75355077589; Robert Gruber, OIB 72359897820; Marija Pavletić, OIB 67403334435; DARKO SMOLJAN; Stipe Kljaić, OIB 04222923717; B MAMIĆ; Mirjana Grubišić, OIB 71833983967; IVAN ČOP; Marinka Perić, OIB 11689582126; Sanja Lazić, OIB 93538380913; Domagoj Šoše, OIB 76698290315; IMPALA TRGOVINA, društvo s ograničenom odgovornošću za trgovinu i usluge, OIB 74349957002; Martina Vuletić, OIB 73670201850; ANTO PERIĆ; Marjan Leši, OIB 77679532298; JOSIP VULETIĆ; Matija Jozić, OIB 63838897711; Anđelka Marijanović, OIB 50730779773; Marjan Bavčević, OIB 26538063798; Marijan Malekin, OIB 58644776096; DAJANA ANTONIJA BEBEK; Miro Šahinović, OIB 06143438724; OPERETA LEGALIZACIJA društvo s ograničenom odgovornošću za promet nekretnina, OIB 59459077421; Josip Biočić, OIB 01933666749; Fikret Osmanović, OIB 72517850145; Darko Šebalj, OIB 05296710885; Jerko Huljev, OIB 18648097894; Jakov Šošić, OIB 77618338351; Jasmin Čaušević, OIB 18030083498; Franjo Kušević, OIB 46060556856; Rina Broqi, OIB 27121995258; IVAN KRALJ; Mladen Petrlić, OIB 88977535430; Zvonko Babić, OIB 70434924687; Zvjezdana Balen-Vuglač, OIB 41427375263; HOJSKI NEKRETNINE društvo s ograničenom odgovornošću za proizvodnju, trgovinu i usluge, OIB 48954500679; Dragana Drobac, OIB 50310836278; METRO LIVING d.o.o. za trgovinu i usluge, OIB 18836443912 zastupanog po punomoćniku Jurica Reberski; Martina Peričić, OIB 41096827899; Ivona Vuglač, OIB 68310426614; Darko Acalinović, OIB 00614141617; Sandra Prskalo, OIB 89797926066; Ranko Vukosavljević, OIB 51556794836; CENTAR VIZIJA d.o.o. za trgovinu, OIB 05417850582; Stjepan Žuljić, OIB 86416796158; AQUAMONT d.o.o. za graditeljstvo, trgovinu i usluge, OIB 85058985197; Dalibor Koljenik, OIB 32237070324; JOSIP PETRIČEVIĆ; Dino Marjanović, OIB 94571187643; Otilia Varoščić, OIB 29857255382; Krešimir Flas, OIB 24601707285; Ivanka Zubčić, OIB 81995032685; Sanja Šukunda, OIB 59006877827; Martinna Lana Kordić, OIB 17298754112; BORIS JURIĆ; Zlata Piler, OIB 13123416897; Ljubica Vidak, OIB 59045015690; Anđela Matanović, OIB 23863557391; Petra Kovač, OIB 81818391740; Valentina Pavković, OIB 87067683188; Božidar Lokner, OIB 27430987328; Miroslav Jurković, OIB 54288805565; Tea Kolić, OIB 41585198769; IVICA TOMIĆ; JOSIP JELIĆ; Magda Butorac, OIB 08583634020; Vladimir Čavlović, OIB 56625730708; Tatjana Mateković, OIB 74561760663; Vesna Mladina, OIB 71801437335; Miroslav Šarić, OIB 25341165767; Vedran Juroš, OIB 63902441919; Nikola Klaić, OIB 48832374139; Boris Hipp, OIB 42112609273; Robert Žunić, OIB 45515944422; STUDIO RENTAL d.o.o. za usluge, OIB 04132278774; Darko Barišić, OIB 62519692888; Željko Borovička, OIB 56179447139; Zdenko Tica, OIB 49584641587; Sabina Abdurahimi, OIB 67660387238; Darije Petolas, OIB 10344917608; Perica Mitrović, OIB 29538074286; Matija Špičić, OIB 02495519389; Natali Bogićević, OIB 84056119217; Filip Grilec, OIB 94471925962; Zdenka Štern, OIB 32826205231; Vladimir Vrhovec, OIB 36459972653; Oliver Zorić, OIB 35822433380; Vjekoslav Caktaš, OIB 62953165590; TOMISLAV MILIČEVIĆ; Antun Galić, OIB 26954182575; VRHUNSKA GRADNJA j.d.o.o. za usluge, OIB 44285161879; Božica Bronzović Arbanas, OIB 81109718920; Kristina Tadić, OIB 34964601979; Bernardica Djapić, OIB 83416361565; Anita Zrinjan, OIB 45979512796; MARKO MARTINOVIĆ; NEKTUS INTERIJERI d.o.o. za usluge, OIB 87157825646; Josip Munđar, OIB 55396621716; Igor Bubnjić, OIB 68673320401; Branka Lozić, OIB 03377626486; Marinko Ratković, OIB 54057243372; Dominik Brkić, OIB 14406310871; Ljubica Žuljić, OIB 47641118940; Ivan Tržić, OIB 88170432071; DETONEX d.o.o. za trgovinu, OIB 84246899345; Vanna Bojović, OIB 83656206667; Alan Jurković, OIB 53995301946; Branka Tomaško, OIB 93793808015; Ilija Tufeković, OIB 85272849807; Antun-Željko Gidi, OIB 68779306540; Višnja Broqi, OIB 35093755829; GORAN TOMIĆ; Nebojša Perić, OIB 17683491651; Alen Jelovac, OIB 92213194197; Petar Klipić, OIB 72968154640; Maja Katana, OIB 98013783313; Goran Crepulja, OIB 18982056058; Jelena Jozić, OIB 61368880664; Ela Mihovilović Brkić, OIB 71624369158; Miodrag Lesar, OIB 04182813536; Iris Cekuš Soltz, OIB 72558220282; ORION ULAGANJA d.o.o. za usluge, OIB 45663810571; Milijana Vizjak, OIB 24053414429; Snježana Šarić, OIB 81440476583; Ruža Santini, OIB 95280404750; TOP CLASS NEKRETNINE jednostavno društvo s ograničenom odgovornošću za gradnju i posredovanje u prometu nekretininama, OIB 71460389305</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OIB 05965133878;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 Ranko Tomašević, OIB 86778817194; Veronika Grubišić, OIB 10961890432; Jozo Jerković, OIB 16863827730; Sebastijan Paunović, OIB 71479698322; Dragan Josipović, OIB 05767821988; Maja Došlić Leš, OIB 75355077589; Robert Gruber, OIB 72359897820; Marija Pavletić, OIB 67403334435; DARKO SMOLJAN; Stipe Kljaić, OIB 04222923717; B MAMIĆ; Mirjana Grubišić, OIB 71833983967; IVAN ČOP; Marinka Perić, OIB 11689582126; Sanja Lazić, OIB 93538380913; Domagoj Šoše, OIB 76698290315; IMPALA TRGOVINA, društvo s ograničenom odgovornošću za trgovinu i usluge, OIB 74349957002; Martina Vuletić, OIB 73670201850; ANTO PERIĆ; Marjan Leši, OIB 77679532298; JOSIP VULETIĆ; Matija Jozić, OIB 63838897711; Anđelka Marijanović, OIB 50730779773; Marjan Bavčević, OIB 26538063798; Marijan Malekin, OIB 58644776096; DAJANA ANTONIJA BEBEK; Miro Šahinović, OIB 06143438724; OPERETA LEGALIZACIJA društvo s ograničenom odgovornošću za promet nekretnina, OIB 59459077421; Josip Biočić, OIB 01933666749; Fikret Osmanović, OIB 72517850145; Darko Šebalj, OIB 05296710885; Jerko Huljev, OIB 18648097894; Jakov Šošić, OIB 77618338351; Jasmin Čaušević, OIB 18030083498; Franjo Kušević, OIB 46060556856; Rina Broqi, OIB 27121995258; IVAN KRALJ; Mladen Petrlić, OIB 88977535430; Zvonko Babić, OIB 70434924687; Zvjezdana Balen-Vuglač, OIB 41427375263; HOJSKI NEKRETNINE društvo s ograničenom odgovornošću za proizvodnju, trgovinu i usluge, OIB 48954500679; Dragana Drobac, OIB 50310836278; METRO LIVING d.o.o. za trgovinu i usluge, OIB 18836443912 zastupanog po punomoćniku Jurica Reberski; Martina Peričić, OIB 41096827899; Ivona Vuglač, OIB 68310426614; Darko Acalinović, OIB 00614141617; Sandra Prskalo, OIB 89797926066; Ranko Vukosavljević, OIB 51556794836; CENTAR VIZIJA d.o.o. za trgovinu, OIB 05417850582; Stjepan Žuljić, OIB 86416796158; AQUAMONT d.o.o. za graditeljstvo, trgovinu i usluge, OIB 85058985197; Dalibor Koljenik, OIB 32237070324; JOSIP PETRIČEVIĆ; Dino Marjanović, OIB 94571187643; Otilia Varoščić, OIB 29857255382; Krešimir Flas, OIB 24601707285; Ivanka Zubčić, OIB 81995032685; Sanja Šukunda, OIB 59006877827; Martinna Lana Kordić, OIB 17298754112; BORIS JURIĆ; Zlata Piler, OIB 13123416897; Ljubica Vidak, OIB 59045015690; Anđela Matanović, OIB 23863557391; Petra Kovač, OIB 81818391740; Valentina Pavković, OIB 87067683188; Božidar Lokner, OIB 27430987328; Miroslav Jurković, OIB 54288805565; Tea Kolić, OIB 41585198769; IVICA TOMIĆ; JOSIP JELIĆ; Magda Butorac, OIB 08583634020; Vladimir Čavlović, OIB 56625730708; Tatjana Mateković, OIB 74561760663; Vesna Mladina, OIB 71801437335; Miroslav Šarić, OIB 25341165767; Vedran Juroš, OIB 63902441919; Nikola Klaić, OIB 48832374139; Boris Hipp, OIB 42112609273; Robert Žunić, OIB 45515944422; STUDIO RENTAL d.o.o. za usluge, OIB 04132278774; Darko Barišić, OIB 62519692888; Željko Borovička, OIB 56179447139; Zdenko Tica, OIB 49584641587; Sabina Abdurahimi, OIB 67660387238; Darije Petolas, OIB 10344917608; Perica Mitrović, OIB 29538074286; Matija Špičić, OIB 02495519389; Natali Bogićević, OIB 84056119217; Filip Grilec, OIB 94471925962; Zdenka Štern, OIB 32826205231; Vladimir Vrhovec, OIB 36459972653; Oliver Zorić, OIB 35822433380; Vjekoslav Caktaš, OIB 62953165590; TOMISLAV MILIČEVIĆ; Antun Galić, OIB 26954182575; VRHUNSKA GRADNJA j.d.o.o. za usluge, OIB 44285161879; Božica Bronzović Arbanas, OIB 81109718920; Kristina Tadić, OIB 34964601979; Bernardica Djapić, OIB 83416361565; Anita Zrinjan, OIB 45979512796; MARKO MARTINOVIĆ; NEKTUS INTERIJERI d.o.o. za usluge, OIB 87157825646; Josip Munđar, OIB 55396621716; Igor Bubnjić, OIB 68673320401; Branka Lozić, OIB 03377626486; Marinko Ratković, OIB 54057243372; Dominik Brkić, OIB 14406310871; Ljubica Žuljić, OIB 47641118940; Ivan Tržić, OIB 88170432071; DETONEX d.o.o. za trgovinu, OIB 84246899345; Vanna Bojović, OIB 83656206667; Alan Jurković, OIB 53995301946; Branka Tomaško, OIB 93793808015; Ilija Tufeković, OIB 85272849807; Antun-Željko Gidi, OIB 68779306540; Višnja Broqi, OIB 35093755829; GORAN TOMIĆ; Nebojša Perić, OIB 17683491651; Alen Jelovac, OIB 92213194197; Petar Klipić, OIB 72968154640; Maja Katana, OIB 98013783313; Goran Crepulja, OIB 18982056058; Jelena Jozić, OIB 61368880664; Ela Mihovilović Brkić, OIB 71624369158; Miodrag Lesar, OIB 04182813536; Iris Cekuš Soltz, OIB 72558220282; ORION ULAGANJA d.o.o. za usluge, OIB 45663810571; Milijana Vizjak, OIB 24053414429; Snježana Šarić, OIB 81440476583; Ruža Santini, OIB 95280404750; TOP CLASS NEKRETNINE jednostavno društvo s ograničenom odgovornošću za gradnju i posredovanje u prometu nekretininama, OIB 71460389305</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Jaruščica 9, 10000 Zagreb;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Jaruščica 11, 10000 Zagreb;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 Ranko Tomašević, Zamenhofova Ulica 6, 10000 Zagreb; Veronika Grubišić, Ulica Ivice Kičmanovića 22, 10000 Zagreb; Jozo Jerković, Jaruščica 5 A, 10000 Zagreb; Sebastijan Paunović, Ulica Vladimira Filakovca 5, 10000 Zagreb; Dragan Josipović, Milana Nemičića 19, 44250 Petrinja; Maja Došlić Leš, Frankopanska 1, 35410 Batrina; Robert Gruber, Štefanićeva Ulica 8, 10000 Zagreb; Marija Pavletić, Ulica Rudolfa Bićanića 16, 10000 Zagreb; DARKO SMOLJAN, STADITTEIL NEUHAUSEN AMTACKERSTR METZINGEN, 72555 STADITTEIL NEUHAUSEN AMTACKERSTR METZINGEN; Stipe Kljaić, Jaruščica 5 A, 10000 Zagreb; B MAMIĆ, Šestinski dol 135, 10000 Zagreb; Mirjana Grubišić, Trnava I. 51 A, 10000 Zagreb; IVAN ČOP, Jaruščica 5/A, 10000 Zagreb; Marinka Perić, Filipa Macure 21, Banja Luka; Sanja Lazić, Kralja Tomislava 17, 33520 Slatina; Domagoj Šoše, Logorište 19 A, 47000 Karlovac; IMPALA TRGOVINA, društvo s ograničenom odgovornošću za trgovinu i usluge, Ivana Keleka 83, 10360 Sesvete; Martina Vuletić, Kalabarovo Vrelo 12, 10000 Zagreb; ANTO PERIĆ, BIHAĆKA 30 SESVETSKI KRALJEVEC, 10360 Sesvete; Marjan Leši, Stubička Ulica 91 A, 10000 Zagreb; JOSIP VULETIĆ, ULICA ANÐELA NUIĆA 97, 10000 Zagreb; Matija Jozić, Štibrenska Ulica 1 A, 10360 Sesvete; Anđelka Marijanović, Trpinjska Ulica 3, 10000 Zagreb; Marjan Bavčević, Skradinska 3, 21000 Split; Marijan Malekin, Vrlička Ulica 63, 21230 Sinj; DAJANA ANTONIJA BEBEK, JARUŠČICA 11, 10000 Zagreb; Miro Šahinović, Ulica Nike Grškovića 4, 10000 Zagreb; OPERETA LEGALIZACIJA društvo s ograničenom odgovornošću za promet nekretnina, Kranjčevićeva 53, 10000 Zagreb; Josip Biočić, Mendlova Ulica 7, 10000 Zagreb; Fikret Osmanović, Jaruščica 11, 10000 Zagreb; Darko Šebalj, Posavsko Vrbovo 89 A, 10411 Vrbovo Posavsko; Jerko Huljev, 4. Rakitski Odvojak 5, 10437 Rakitje; Jakov Šošić, Odeska 6, 21000 Split; Jasmin Čaušević, Čaklje 37, 21327 Podgora; Franjo Kušević, Lučelnica 87, 10451 Lučelnica; Rina Broqi, Horvaćanska Cesta 166, 10000 Zagreb; IVAN KRALJ, V. VRBICE 15, 10250 Lučko; Mladen Petrlić, Ludbreška Ulica 10, 10000 Zagreb; Zvonko Babić, Jurice Muraia 2, 40000 Čakovec; Zvjezdana Balen-Vuglač, Marinići 80 B, 51216 Marinići; HOJSKI NEKRETNINE društvo s ograničenom odgovornošću za proizvodnju, trgovinu i usluge, Majdakova 45, 10000 Zagreb; Dragana Drobac, Cernik 225, 51218 Cernik; METRO LIVING d.o.o. za trgovinu i usluge, Sobolski put 16, 10000 Zagreb zastupanog po punomoćniku Jurica Reberski; Martina Peričić, Ulica Ivana Zahara 3, 10000 Zagreb; Ivona Vuglač, Marinići 80 B, 51216 Marinići; Darko Acalinović, Vladimira Nazora 90, 21480 Vis; Sandra Prskalo, Jablanovac 24, 10000 Zagreb; Ranko Vukosavljević, Kutnjački Put 6, 10000 Zagreb; CENTAR VIZIJA d.o.o. za trgovinu, Kranjčevićeva 53, 10000 Zagreb; Stjepan Žuljić, Sisačka 16, 10410 Velika Gorica; AQUAMONT d.o.o. za graditeljstvo, trgovinu i usluge, Sobolski put 16, 10000 Zagreb; Dalibor Koljenik, Koranska 8, 31500 Našice; JOSIP PETRIČEVIĆ, ŠETALIŠTE 150. BRIGADE 8, 10000 Zagreb; Dino Marjanović, Ulica Ljudevita Posavskog 16, 10000 Zagreb; Otilia Varoščić, Jablanska Ulica 32, 10000 Zagreb; Krešimir Flas, Vlatka Mačeka 10, 35000 Slavonski Brod; Ivanka Zubčić, UL. HRVATSKIH BRANITELJA 7 (ranije: PRIDRAGA, PRIDRAGA, 104), 23312 Pridraga; Sanja Šukunda, Ulica Brune Bušića 3, 10000 Zagreb; Martinna Lana Kordić, Slavka Kolara 35, 10410 Velika Gorica; BORIS JURIĆ, VIJENAC DINARE, 31000 Osijek; Zlata Piler, Ulica Nikole Pavića 34, 10000 Zagreb; Ljubica Vidak, Jaruščica 5 A, 10000 Zagreb; Anđela Matanović, Nova X 55, 22202 Rogoznica; Petra Kovač, Sopnički Odvojak 5 C, 10000 Zagreb; Valentina Pavković, Jaruščica 7 A, 10000 Zagreb; Božidar Lokner, Jaruščica 7 A, 10000 Zagreb; Miroslav Jurković, Razumov Breg 6, 10435 Falašćak; Tea Kolić, Luketići 55, 47300 Zagorje; IVICA TOMIĆ, VRANIĆEVA 11, 10000 Zagreb; JOSIP JELIĆ, SLAVKA KOLARA 35, 10410 Velika Gorica; Magda Butorac, Bana Jelačića 55, 32221 Cerić; Vladimir Čavlović, Ulica Anđela Gabrijela 19, 32100 Vinkovci; Tatjana Mateković, Medveščak 99, 10000 Zagreb; Vesna Mladina, Ozaljska Ulica 96, 10000 Zagreb; Miroslav Šarić, Jaruščica 7, 10000 Zagreb; Vedran Juroš, Ulica Kralja Petra Svačića 3, 31000 Osijek; Nikola Klaić, Lojenov Prilaz 10, 10000 Zagreb; Boris Hipp, ULICA BANA TEODORA PEJAČEVIĆA 9 (ranije: NAŠICE, AUGUSTA CESARCA, 9), 31500 Našice; Robert Žunić, Savska Opatovina 34, 10000 Zagreb; STUDIO RENTAL d.o.o. za usluge, Športska 25, 10410 Novo Čiče; Darko Barišić, Huzjanova Ulica 22, 10000 Zagreb; Željko Borovička, Barčev Trg 14, 10000 Zagreb; Zdenko Tica, Ulica Vladimira Nazora 18, 34551 Lipik; Sabina Abdurahimi, Kombolova Ulica 3, 10000 Zagreb; Darije Petolas, Fancevljev Prilaz 8, 10000 Zagreb; Perica Mitrović, Kardinala Alojzija Stepinca 35, 31000 Osijek; Matija Špičić, Špičićeva Ulica 4, 10410 Mičevec; Natali Bogićević, Cvjetno Naselje 14, 10410 Velika Gorica; Filip Grilec, Ulica Cvijete Zuzorić 53, 10000 Zagreb; Zdenka Štern, Oreškovićeva Ulica 6 V, 10000 Zagreb; Vladimir Vrhovec, Jaruščica 11, 10000 Zagreb; Oliver Zorić, Jaruščica 11, 10000 Zagreb; Vjekoslav Caktaš, Solinske Mladeži 69 A, 21210 Solin; TOMISLAV MILIČEVIĆ, VELIKI POGANAC 5, 48312 Veliki Poganac; Antun Galić, Šetal.150.brigade Hrvat.vojske 1, 10000 Zagreb; VRHUNSKA GRADNJA j.d.o.o. za usluge, Havidićeva 16, 10000 Zagreb; Božica Bronzović Arbanas, Jaruščica 5 A, 10000 Zagreb; Kristina Tadić, Omladinska Ulica 26, 10310 Ivanić-Grad; Bernardica Djapić, Ulica Božidara Magovca 48, 10000 Zagreb; Anita Zrinjan, Medsave 26, 10430 Medsave; MARKO MARTINOVIĆ, STENJEVEČKA 35, 10000 Zagreb; NEKTUS INTERIJERI d.o.o. za usluge, Ulica Vojina Bakića 2, 10000 Zagreb; Josip Munđar, Ulica Đurđice Agićeve 3, 10000 Zagreb; Igor Bubnjić, Prvomajska 11, 43500 Daruvar; Branka Lozić, Ulica Ferde Livadića 10, 10290 Zaprešić; Marinko Ratković, Škarnik 26, 42223 Škarnik; Dominik Brkić, Jaruščica 9 D, 10000 Zagreb; Ljubica Žuljić, Sisačka 16, 10410 Velika Gorica; Ivan Tržić, Franje Blažinca 29, 10370 Kozinščak; DETONEX d.o.o. za trgovinu, Horvaćanska cesta 23, 10000 Zagreb; Vanna Bojović, Bartolići 35, 10000 Zagreb; Alan Jurković, Topnička Ulica 10, 10000 Zagreb; Branka Tomaško, Grančarska Ulica V. Odvojak 2, 10257 Kupinečki Kraljevec; Ilija Tufeković, Savski Gaj Iii. 18, 10000 Zagreb; Antun-Željko Gidi, Jaruščica 5, 10000 Zagreb; Višnja Broqi, Lanište 1 J, 10000 Zagreb; GORAN TOMIĆ, BUKOVAČKA CESTA 331 A, 10000 Zagreb; Nebojša Perić, Baburičina Ulica 17, 10000 Zagreb; Alen Jelovac, Trg Kralja Tomislava 6, 10000 Zagreb; Petar Klipić, Pičmanova Ulica 5, 10000 Zagreb; Maja Katana, Ulica Milana Ogrizovića 2, 10000 Zagreb; Goran Crepulja, Špadići 78, 52440 Poreč; Jelena Jozić, Dankovečka Ulica 104, 10000 Zagreb; Ela Mihovilović Brkić, Prisavlje 10, 10000 Zagreb; Miodrag Lesar, Dolenica 12 F, 10250 Lučko; Iris Cekuš Soltz, Ulica Josipa Pupačića 4, 10000 Zagreb; ORION ULAGANJA d.o.o. za usluge, Jaruščica 11, 10000 Zagreb; Milijana Vizjak, Demšarova Ulica 41, 10000 Zagreb; Snježana Šarić, Ulica Grada Chicaga 4, 10000 Zagreb; Ruža Santini, Ivana Merza 8, 23210 Turanj; TOP CLASS NEKRETNINE jednostavno društvo s ograničenom odgovornošću za gradnju i posredovanje u prometu nekretininama, Ulica Karla Metikoša 3, 10000 Zagreb</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Jaruščica 9, 10000 Zagreb;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Jaruščica 11, 10000 Zagreb;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 Ranko Tomašević, Zamenhofova Ulica 6, 10000 Zagreb; Veronika Grubišić, Ulica Ivice Kičmanovića 22, 10000 Zagreb; Jozo Jerković, Jaruščica 5 A, 10000 Zagreb; Sebastijan Paunović, Ulica Vladimira Filakovca 5, 10000 Zagreb; Dragan Josipović, Milana Nemičića 19, 44250 Petrinja; Maja Došlić Leš, Frankopanska 1, 35410 Batrina; Robert Gruber, Štefanićeva Ulica 8, 10000 Zagreb; Marija Pavletić, Ulica Rudolfa Bićanića 16, 10000 Zagreb; DARKO SMOLJAN, STADITTEIL NEUHAUSEN AMTACKERSTR METZINGEN, 72555 STADITTEIL NEUHAUSEN AMTACKERSTR METZINGEN; Stipe Kljaić, Jaruščica 5 A, 10000 Zagreb; B MAMIĆ, Šestinski dol 135, 10000 Zagreb; Mirjana Grubišić, Trnava I. 51 A, 10000 Zagreb; IVAN ČOP, Jaruščica 5/A, 10000 Zagreb; Marinka Perić, Filipa Macure 21, Banja Luka; Sanja Lazić, Kralja Tomislava 17, 33520 Slatina; Domagoj Šoše, Logorište 19 A, 47000 Karlovac; IMPALA TRGOVINA, društvo s ograničenom odgovornošću za trgovinu i usluge, Ivana Keleka 83, 10360 Sesvete; Martina Vuletić, Kalabarovo Vrelo 12, 10000 Zagreb; ANTO PERIĆ, BIHAĆKA 30 SESVETSKI KRALJEVEC, 10360 Sesvete; Marjan Leši, Stubička Ulica 91 A, 10000 Zagreb; JOSIP VULETIĆ, ULICA ANÐELA NUIĆA 97, 10000 Zagreb; Matija Jozić, Štibrenska Ulica 1 A, 10360 Sesvete; Anđelka Marijanović, Trpinjska Ulica 3, 10000 Zagreb; Marjan Bavčević, Skradinska 3, 21000 Split; Marijan Malekin, Vrlička Ulica 63, 21230 Sinj; DAJANA ANTONIJA BEBEK, JARUŠČICA 11, 10000 Zagreb; Miro Šahinović, Ulica Nike Grškovića 4, 10000 Zagreb; OPERETA LEGALIZACIJA društvo s ograničenom odgovornošću za promet nekretnina, Kranjčevićeva 53, 10000 Zagreb; Josip Biočić, Mendlova Ulica 7, 10000 Zagreb; Fikret Osmanović, Jaruščica 11, 10000 Zagreb; Darko Šebalj, Posavsko Vrbovo 89 A, 10411 Vrbovo Posavsko; Jerko Huljev, 4. Rakitski Odvojak 5, 10437 Rakitje; Jakov Šošić, Odeska 6, 21000 Split; Jasmin Čaušević, Čaklje 37, 21327 Podgora; Franjo Kušević, Lučelnica 87, 10451 Lučelnica; Rina Broqi, Horvaćanska Cesta 166, 10000 Zagreb; IVAN KRALJ, V. VRBICE 15, 10250 Lučko; Mladen Petrlić, Ludbreška Ulica 10, 10000 Zagreb; Zvonko Babić, Jurice Muraia 2, 40000 Čakovec; Zvjezdana Balen-Vuglač, Marinići 80 B, 51216 Marinići; HOJSKI NEKRETNINE društvo s ograničenom odgovornošću za proizvodnju, trgovinu i usluge, Majdakova 45, 10000 Zagreb; Dragana Drobac, Cernik 225, 51218 Cernik; METRO LIVING d.o.o. za trgovinu i usluge, Sobolski put 16, 10000 Zagreb zastupanog po punomoćniku Jurica Reberski; Martina Peričić, Ulica Ivana Zahara 3, 10000 Zagreb; Ivona Vuglač, Marinići 80 B, 51216 Marinići; Darko Acalinović, Vladimira Nazora 90, 21480 Vis; Sandra Prskalo, Jablanovac 24, 10000 Zagreb; Ranko Vukosavljević, Kutnjački Put 6, 10000 Zagreb; CENTAR VIZIJA d.o.o. za trgovinu, Kranjčevićeva 53, 10000 Zagreb; Stjepan Žuljić, Sisačka 16, 10410 Velika Gorica; AQUAMONT d.o.o. za graditeljstvo, trgovinu i usluge, Sobolski put 16, 10000 Zagreb; Dalibor Koljenik, Koranska 8, 31500 Našice; JOSIP PETRIČEVIĆ, ŠETALIŠTE 150. BRIGADE 8, 10000 Zagreb; Dino Marjanović, Ulica Ljudevita Posavskog 16, 10000 Zagreb; Otilia Varoščić, Jablanska Ulica 32, 10000 Zagreb; Krešimir Flas, Vlatka Mačeka 10, 35000 Slavonski Brod; Ivanka Zubčić, UL. HRVATSKIH BRANITELJA 7 (ranije: PRIDRAGA, PRIDRAGA, 104), 23312 Pridraga; Sanja Šukunda, Ulica Brune Bušića 3, 10000 Zagreb; Martinna Lana Kordić, Slavka Kolara 35, 10410 Velika Gorica; BORIS JURIĆ, VIJENAC DINARE, 31000 Osijek; Zlata Piler, Ulica Nikole Pavića 34, 10000 Zagreb; Ljubica Vidak, Jaruščica 5 A, 10000 Zagreb; Anđela Matanović, Nova X 55, 22202 Rogoznica; Petra Kovač, Sopnički Odvojak 5 C, 10000 Zagreb; Valentina Pavković, Jaruščica 7 A, 10000 Zagreb; Božidar Lokner, Jaruščica 7 A, 10000 Zagreb; Miroslav Jurković, Razumov Breg 6, 10435 Falašćak; Tea Kolić, Luketići 55, 47300 Zagorje; IVICA TOMIĆ, VRANIĆEVA 11, 10000 Zagreb; JOSIP JELIĆ, SLAVKA KOLARA 35, 10410 Velika Gorica; Magda Butorac, Bana Jelačića 55, 32221 Cerić; Vladimir Čavlović, Ulica Anđela Gabrijela 19, 32100 Vinkovci; Tatjana Mateković, Medveščak 99, 10000 Zagreb; Vesna Mladina, Ozaljska Ulica 96, 10000 Zagreb; Miroslav Šarić, Jaruščica 7, 10000 Zagreb; Vedran Juroš, Ulica Kralja Petra Svačića 3, 31000 Osijek; Nikola Klaić, Lojenov Prilaz 10, 10000 Zagreb; Boris Hipp, ULICA BANA TEODORA PEJAČEVIĆA 9 (ranije: NAŠICE, AUGUSTA CESARCA, 9), 31500 Našice; Robert Žunić, Savska Opatovina 34, 10000 Zagreb; STUDIO RENTAL d.o.o. za usluge, Športska 25, 10410 Novo Čiče; Darko Barišić, Huzjanova Ulica 22, 10000 Zagreb; Željko Borovička, Barčev Trg 14, 10000 Zagreb; Zdenko Tica, Ulica Vladimira Nazora 18, 34551 Lipik; Sabina Abdurahimi, Kombolova Ulica 3, 10000 Zagreb; Darije Petolas, Fancevljev Prilaz 8, 10000 Zagreb; Perica Mitrović, Kardinala Alojzija Stepinca 35, 31000 Osijek; Matija Špičić, Špičićeva Ulica 4, 10410 Mičevec; Natali Bogićević, Cvjetno Naselje 14, 10410 Velika Gorica; Filip Grilec, Ulica Cvijete Zuzorić 53, 10000 Zagreb; Zdenka Štern, Oreškovićeva Ulica 6 V, 10000 Zagreb; Vladimir Vrhovec, Jaruščica 11, 10000 Zagreb; Oliver Zorić, Jaruščica 11, 10000 Zagreb; Vjekoslav Caktaš, Solinske Mladeži 69 A, 21210 Solin; TOMISLAV MILIČEVIĆ, VELIKI POGANAC 5, 48312 Veliki Poganac; Antun Galić, Šetal.150.brigade Hrvat.vojske 1, 10000 Zagreb; VRHUNSKA GRADNJA j.d.o.o. za usluge, Havidićeva 16, 10000 Zagreb; Božica Bronzović Arbanas, Jaruščica 5 A, 10000 Zagreb; Kristina Tadić, Omladinska Ulica 26, 10310 Ivanić-Grad; Bernardica Djapić, Ulica Božidara Magovca 48, 10000 Zagreb; Anita Zrinjan, Medsave 26, 10430 Medsave; MARKO MARTINOVIĆ, STENJEVEČKA 35, 10000 Zagreb; NEKTUS INTERIJERI d.o.o. za usluge, Ulica Vojina Bakića 2, 10000 Zagreb; Josip Munđar, Ulica Đurđice Agićeve 3, 10000 Zagreb; Igor Bubnjić, Prvomajska 11, 43500 Daruvar; Branka Lozić, Ulica Ferde Livadića 10, 10290 Zaprešić; Marinko Ratković, Škarnik 26, 42223 Škarnik; Dominik Brkić, Jaruščica 9 D, 10000 Zagreb; Ljubica Žuljić, Sisačka 16, 10410 Velika Gorica; Ivan Tržić, Franje Blažinca 29, 10370 Kozinščak; DETONEX d.o.o. za trgovinu, Horvaćanska cesta 23, 10000 Zagreb; Vanna Bojović, Bartolići 35, 10000 Zagreb; Alan Jurković, Topnička Ulica 10, 10000 Zagreb; Branka Tomaško, Grančarska Ulica V. Odvojak 2, 10257 Kupinečki Kraljevec; Ilija Tufeković, Savski Gaj Iii. 18, 10000 Zagreb; Antun-Željko Gidi, Jaruščica 5, 10000 Zagreb; Višnja Broqi, Lanište 1 J, 10000 Zagreb; GORAN TOMIĆ, BUKOVAČKA CESTA 331 A, 10000 Zagreb; Nebojša Perić, Baburičina Ulica 17, 10000 Zagreb; Alen Jelovac, Trg Kralja Tomislava 6, 10000 Zagreb; Petar Klipić, Pičmanova Ulica 5, 10000 Zagreb; Maja Katana, Ulica Milana Ogrizovića 2, 10000 Zagreb; Goran Crepulja, Špadići 78, 52440 Poreč; Jelena Jozić, Dankovečka Ulica 104, 10000 Zagreb; Ela Mihovilović Brkić, Prisavlje 10, 10000 Zagreb; Miodrag Lesar, Dolenica 12 F, 10250 Lučko; Iris Cekuš Soltz, Ulica Josipa Pupačića 4, 10000 Zagreb; ORION ULAGANJA d.o.o. za usluge, Jaruščica 11, 10000 Zagreb; Milijana Vizjak, Demšarova Ulica 41, 10000 Zagreb; Snježana Šarić, Ulica Grada Chicaga 4, 10000 Zagreb; Ruža Santini, Ivana Merza 8, 23210 Turanj; TOP CLASS NEKRETNINE jednostavno društvo s ograničenom odgovornošću za gradnju i posredovanje u prometu nekretininama, Ulica Karla Metikoša 3,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Jaruščica 9, 10000 Zagreb;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OIB 05965133878, Jaruščica 11, 10000 Zagreb;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 Ranko Tomašević, OIB 86778817194, Zamenhofova Ulica 6, 10000 Zagreb; Veronika Grubišić, OIB 10961890432, Ulica Ivice Kičmanovića 22, 10000 Zagreb; Jozo Jerković, OIB 16863827730, Jaruščica 5 A, 10000 Zagreb; Sebastijan Paunović, OIB 71479698322, Ulica Vladimira Filakovca 5, 10000 Zagreb; Dragan Josipović, OIB 05767821988, Milana Nemičića 19, 44250 Petrinja; Maja Došlić Leš, OIB 75355077589, Frankopanska 1, 35410 Batrina; Robert Gruber, OIB 72359897820, Štefanićeva Ulica 8, 10000 Zagreb; Marija Pavletić, OIB 67403334435, Ulica Rudolfa Bićanića 16, 10000 Zagreb; DARKO SMOLJAN, STADITTEIL NEUHAUSEN AMTACKERSTR METZINGEN, 72555 STADITTEIL NEUHAUSEN AMTACKERSTR METZINGEN; Stipe Kljaić, OIB 04222923717, Jaruščica 5 A, 10000 Zagreb; B MAMIĆ, Šestinski dol 135, 10000 Zagreb; Mirjana Grubišić, OIB 71833983967, Trnava I. 51 A, 10000 Zagreb; IVAN ČOP, Jaruščica 5/A, 10000 Zagreb; Marinka Perić, OIB 11689582126, Filipa Macure 21, Banja Luka; Sanja Lazić, OIB 93538380913, Kralja Tomislava 17, 33520 Slatina; Domagoj Šoše, OIB 76698290315, Logorište 19 A, 47000 Karlovac; IMPALA TRGOVINA, društvo s ograničenom odgovornošću za trgovinu i usluge, OIB 74349957002, Ivana Keleka 83, 10360 Sesvete; Martina Vuletić, OIB 73670201850, Kalabarovo Vrelo 12, 10000 Zagreb; ANTO PERIĆ, BIHAĆKA 30 SESVETSKI KRALJEVEC, 10360 Sesvete; Marjan Leši, OIB 77679532298, Stubička Ulica 91 A, 10000 Zagreb; JOSIP VULETIĆ, ULICA ANÐELA NUIĆA 97, 10000 Zagreb; Matija Jozić, OIB 63838897711, Štibrenska Ulica 1 A, 10360 Sesvete; Anđelka Marijanović, OIB 50730779773, Trpinjska Ulica 3, 10000 Zagreb; Marjan Bavčević, OIB 26538063798, Skradinska 3, 21000 Split; Marijan Malekin, OIB 58644776096, Vrlička Ulica 63, 21230 Sinj; DAJANA ANTONIJA BEBEK, JARUŠČICA 11, 10000 Zagreb; Miro Šahinović, OIB 06143438724, Ulica Nike Grškovića 4, 10000 Zagreb; OPERETA LEGALIZACIJA društvo s ograničenom odgovornošću za promet nekretnina, OIB 59459077421, Kranjčevićeva 53, 10000 Zagreb; Josip Biočić, OIB 01933666749, Mendlova Ulica 7, 10000 Zagreb; Fikret Osmanović, OIB 72517850145, Jaruščica 11, 10000 Zagreb; Darko Šebalj, OIB 05296710885, Posavsko Vrbovo 89 A, 10411 Vrbovo Posavsko; Jerko Huljev, OIB 18648097894, 4. Rakitski Odvojak 5, 10437 Rakitje; Jakov Šošić, OIB 77618338351, Odeska 6, 21000 Split; Jasmin Čaušević, OIB 18030083498, Čaklje 37, 21327 Podgora; Franjo Kušević, OIB 46060556856, Lučelnica 87, 10451 Lučelnica; Rina Broqi, OIB 27121995258, Horvaćanska Cesta 166, 10000 Zagreb; IVAN KRALJ, V. VRBICE 15, 10250 Lučko; Mladen Petrlić, OIB 88977535430, Ludbreška Ulica 10, 10000 Zagreb; Zvonko Babić, OIB 70434924687, Jurice Muraia 2, 40000 Čakovec; Zvjezdana Balen-Vuglač, OIB 41427375263, Marinići 80 B, 51216 Marinići; HOJSKI NEKRETNINE društvo s ograničenom odgovornošću za proizvodnju, trgovinu i usluge, OIB 48954500679, Majdakova 45, 10000 Zagreb; Dragana Drobac, OIB 50310836278, Cernik 225, 51218 Cernik; METRO LIVING d.o.o. za trgovinu i usluge, OIB 18836443912, Sobolski put 16, 10000 Zagreb zastupanog po punomoćniku Jurica Reberski; Martina Peričić, OIB 41096827899, Ulica Ivana Zahara 3, 10000 Zagreb; Ivona Vuglač, OIB 68310426614, Marinići 80 B, 51216 Marinići; Darko Acalinović, OIB 00614141617, Vladimira Nazora 90, 21480 Vis; Sandra Prskalo, OIB 89797926066, Jablanovac 24, 10000 Zagreb; Ranko Vukosavljević, OIB 51556794836, Kutnjački Put 6, 10000 Zagreb; CENTAR VIZIJA d.o.o. za trgovinu, OIB 05417850582, Kranjčevićeva 53, 10000 Zagreb; Stjepan Žuljić, OIB 86416796158, Sisačka 16, 10410 Velika Gorica; AQUAMONT d.o.o. za graditeljstvo, trgovinu i usluge, OIB 85058985197, Sobolski put 16, 10000 Zagreb; Dalibor Koljenik, OIB 32237070324, Koranska 8, 31500 Našice; JOSIP PETRIČEVIĆ, ŠETALIŠTE 150. BRIGADE 8, 10000 Zagreb; Dino Marjanović, OIB 94571187643, Ulica Ljudevita Posavskog 16, 10000 Zagreb; Otilia Varoščić, OIB 29857255382, Jablanska Ulica 32, 10000 Zagreb; Krešimir Flas, OIB 24601707285, Vlatka Mačeka 10, 35000 Slavonski Brod; Ivanka Zubčić, OIB 81995032685, UL. HRVATSKIH BRANITELJA 7 (ranije: PRIDRAGA, PRIDRAGA, 104), 23312 Pridraga; Sanja Šukunda, OIB 59006877827, Ulica Brune Bušića 3, 10000 Zagreb; Martinna Lana Kordić, OIB 17298754112, Slavka Kolara 35, 10410 Velika Gorica; BORIS JURIĆ, VIJENAC DINARE, 31000 Osijek; Zlata Piler, OIB 13123416897, Ulica Nikole Pavića 34, 10000 Zagreb; Ljubica Vidak, OIB 59045015690, Jaruščica 5 A, 10000 Zagreb; Anđela Matanović, OIB 23863557391, Nova X 55, 22202 Rogoznica; Petra Kovač, OIB 81818391740, Sopnički Odvojak 5 C, 10000 Zagreb; Valentina Pavković, OIB 87067683188, Jaruščica 7 A, 10000 Zagreb; Božidar Lokner, OIB 27430987328, Jaruščica 7 A, 10000 Zagreb; Miroslav Jurković, OIB 54288805565, Razumov Breg 6, 10435 Falašćak; Tea Kolić, OIB 41585198769, Luketići 55, 47300 Zagorje; IVICA TOMIĆ, VRANIĆEVA 11, 10000 Zagreb; JOSIP JELIĆ, SLAVKA KOLARA 35, 10410 Velika Gorica; Magda Butorac, OIB 08583634020, Bana Jelačića 55, 32221 Cerić; Vladimir Čavlović, OIB 56625730708, Ulica Anđela Gabrijela 19, 32100 Vinkovci; Tatjana Mateković, OIB 74561760663, Medveščak 99, 10000 Zagreb; Vesna Mladina, OIB 71801437335, Ozaljska Ulica 96, 10000 Zagreb; Miroslav Šarić, OIB 25341165767, Jaruščica 7, 10000 Zagreb; Vedran Juroš, OIB 63902441919, Ulica Kralja Petra Svačića 3, 31000 Osijek; Nikola Klaić, OIB 48832374139, Lojenov Prilaz 10, 10000 Zagreb; Boris Hipp, OIB 42112609273, ULICA BANA TEODORA PEJAČEVIĆA 9 (ranije: NAŠICE, AUGUSTA CESARCA, 9), 31500 Našice; Robert Žunić, OIB 45515944422, Savska Opatovina 34, 10000 Zagreb; STUDIO RENTAL d.o.o. za usluge, OIB 04132278774, Športska 25, 10410 Novo Čiče; Darko Barišić, OIB 62519692888, Huzjanova Ulica 22, 10000 Zagreb; Željko Borovička, OIB 56179447139, Barčev Trg 14, 10000 Zagreb; Zdenko Tica, OIB 49584641587, Ulica Vladimira Nazora 18, 34551 Lipik; Sabina Abdurahimi, OIB 67660387238, Kombolova Ulica 3, 10000 Zagreb; Darije Petolas, OIB 10344917608, Fancevljev Prilaz 8, 10000 Zagreb; Perica Mitrović, OIB 29538074286, Kardinala Alojzija Stepinca 35, 31000 Osijek; Matija Špičić, OIB 02495519389, Špičićeva Ulica 4, 10410 Mičevec; Natali Bogićević, OIB 84056119217, Cvjetno Naselje 14, 10410 Velika Gorica; Filip Grilec, OIB 94471925962, Ulica Cvijete Zuzorić 53, 10000 Zagreb; Zdenka Štern, OIB 32826205231, Oreškovićeva Ulica 6 V, 10000 Zagreb; Vladimir Vrhovec, OIB 36459972653, Jaruščica 11, 10000 Zagreb; Oliver Zorić, OIB 35822433380, Jaruščica 11, 10000 Zagreb; Vjekoslav Caktaš, OIB 62953165590, Solinske Mladeži 69 A, 21210 Solin; TOMISLAV MILIČEVIĆ, VELIKI POGANAC 5, 48312 Veliki Poganac; Antun Galić, OIB 26954182575, Šetal.150.brigade Hrvat.vojske 1, 10000 Zagreb; VRHUNSKA GRADNJA j.d.o.o. za usluge, OIB 44285161879, Havidićeva 16, 10000 Zagreb; Božica Bronzović Arbanas, OIB 81109718920, Jaruščica 5 A, 10000 Zagreb; Kristina Tadić, OIB 34964601979, Omladinska Ulica 26, 10310 Ivanić-Grad; Bernardica Djapić, OIB 83416361565, Ulica Božidara Magovca 48, 10000 Zagreb; Anita Zrinjan, OIB 45979512796, Medsave 26, 10430 Medsave; MARKO MARTINOVIĆ, STENJEVEČKA 35, 10000 Zagreb; NEKTUS INTERIJERI d.o.o. za usluge, OIB 87157825646, Ulica Vojina Bakića 2, 10000 Zagreb; Josip Munđar, OIB 55396621716, Ulica Đurđice Agićeve 3, 10000 Zagreb; Igor Bubnjić, OIB 68673320401, Prvomajska 11, 43500 Daruvar; Branka Lozić, OIB 03377626486, Ulica Ferde Livadića 10, 10290 Zaprešić; Marinko Ratković, OIB 54057243372, Škarnik 26, 42223 Škarnik; Dominik Brkić, OIB 14406310871, Jaruščica 9 D, 10000 Zagreb; Ljubica Žuljić, OIB 47641118940, Sisačka 16, 10410 Velika Gorica; Ivan Tržić, OIB 88170432071, Franje Blažinca 29, 10370 Kozinščak; DETONEX d.o.o. za trgovinu, OIB 84246899345, Horvaćanska cesta 23, 10000 Zagreb; Vanna Bojović, OIB 83656206667, Bartolići 35, 10000 Zagreb; Alan Jurković, OIB 53995301946, Topnička Ulica 10, 10000 Zagreb; Branka Tomaško, OIB 93793808015, Grančarska Ulica V. Odvojak 2, 10257 Kupinečki Kraljevec; Ilija Tufeković, OIB 85272849807, Savski Gaj Iii. 18, 10000 Zagreb; Antun-Željko Gidi, OIB 68779306540, Jaruščica 5, 10000 Zagreb; Višnja Broqi, OIB 35093755829, Lanište 1 J, 10000 Zagreb; GORAN TOMIĆ, BUKOVAČKA CESTA 331 A, 10000 Zagreb; Nebojša Perić, OIB 17683491651, Baburičina Ulica 17, 10000 Zagreb; Alen Jelovac, OIB 92213194197, Trg Kralja Tomislava 6, 10000 Zagreb; Petar Klipić, OIB 72968154640, Pičmanova Ulica 5, 10000 Zagreb; Maja Katana, OIB 98013783313, Ulica Milana Ogrizovića 2, 10000 Zagreb; Goran Crepulja, OIB 18982056058, Špadići 78, 52440 Poreč; Jelena Jozić, OIB 61368880664, Dankovečka Ulica 104, 10000 Zagreb; Ela Mihovilović Brkić, OIB 71624369158, Prisavlje 10, 10000 Zagreb; Miodrag Lesar, OIB 04182813536, Dolenica 12 F, 10250 Lučko; Iris Cekuš Soltz, OIB 72558220282, Ulica Josipa Pupačića 4, 10000 Zagreb; ORION ULAGANJA d.o.o. za usluge, OIB 45663810571, Jaruščica 11, 10000 Zagreb; Milijana Vizjak, OIB 24053414429, Demšarova Ulica 41, 10000 Zagreb; Snježana Šarić, OIB 81440476583, Ulica Grada Chicaga 4, 10000 Zagreb; Ruža Santini, OIB 95280404750, Ivana Merza 8, 23210 Turanj; TOP CLASS NEKRETNINE jednostavno društvo s ograničenom odgovornošću za gradnju i posredovanje u prometu nekretininama, OIB 71460389305, Ulica Karla Metikoša 3, 10000 Zagreb</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Jaruščica 9, 10000 Zagreb;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OIB 05965133878, Jaruščica 11, 10000 Zagreb;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 Ranko Tomašević, OIB 86778817194, Zamenhofova Ulica 6, 10000 Zagreb; Veronika Grubišić, OIB 10961890432, Ulica Ivice Kičmanovića 22, 10000 Zagreb; Jozo Jerković, OIB 16863827730, Jaruščica 5 A, 10000 Zagreb; Sebastijan Paunović, OIB 71479698322, Ulica Vladimira Filakovca 5, 10000 Zagreb; Dragan Josipović, OIB 05767821988, Milana Nemičića 19, 44250 Petrinja; Maja Došlić Leš, OIB 75355077589, Frankopanska 1, 35410 Batrina; Robert Gruber, OIB 72359897820, Štefanićeva Ulica 8, 10000 Zagreb; Marija Pavletić, OIB 67403334435, Ulica Rudolfa Bićanića 16, 10000 Zagreb; DARKO SMOLJAN, STADITTEIL NEUHAUSEN AMTACKERSTR METZINGEN, 72555 STADITTEIL NEUHAUSEN AMTACKERSTR METZINGEN; Stipe Kljaić, OIB 04222923717, Jaruščica 5 A, 10000 Zagreb; B MAMIĆ, Šestinski dol 135, 10000 Zagreb; Mirjana Grubišić, OIB 71833983967, Trnava I. 51 A, 10000 Zagreb; IVAN ČOP, Jaruščica 5/A, 10000 Zagreb; Marinka Perić, OIB 11689582126, Filipa Macure 21, Banja Luka; Sanja Lazić, OIB 93538380913, Kralja Tomislava 17, 33520 Slatina; Domagoj Šoše, OIB 76698290315, Logorište 19 A, 47000 Karlovac; IMPALA TRGOVINA, društvo s ograničenom odgovornošću za trgovinu i usluge, OIB 74349957002, Ivana Keleka 83, 10360 Sesvete; Martina Vuletić, OIB 73670201850, Kalabarovo Vrelo 12, 10000 Zagreb; ANTO PERIĆ, BIHAĆKA 30 SESVETSKI KRALJEVEC, 10360 Sesvete; Marjan Leši, OIB 77679532298, Stubička Ulica 91 A, 10000 Zagreb; JOSIP VULETIĆ, ULICA ANÐELA NUIĆA 97, 10000 Zagreb; Matija Jozić, OIB 63838897711, Štibrenska Ulica 1 A, 10360 Sesvete; Anđelka Marijanović, OIB 50730779773, Trpinjska Ulica 3, 10000 Zagreb; Marjan Bavčević, OIB 26538063798, Skradinska 3, 21000 Split; Marijan Malekin, OIB 58644776096, Vrlička Ulica 63, 21230 Sinj; DAJANA ANTONIJA BEBEK, JARUŠČICA 11, 10000 Zagreb; Miro Šahinović, OIB 06143438724, Ulica Nike Grškovića 4, 10000 Zagreb; OPERETA LEGALIZACIJA društvo s ograničenom odgovornošću za promet nekretnina, OIB 59459077421, Kranjčevićeva 53, 10000 Zagreb; Josip Biočić, OIB 01933666749, Mendlova Ulica 7, 10000 Zagreb; Fikret Osmanović, OIB 72517850145, Jaruščica 11, 10000 Zagreb; Darko Šebalj, OIB 05296710885, Posavsko Vrbovo 89 A, 10411 Vrbovo Posavsko; Jerko Huljev, OIB 18648097894, 4. Rakitski Odvojak 5, 10437 Rakitje; Jakov Šošić, OIB 77618338351, Odeska 6, 21000 Split; Jasmin Čaušević, OIB 18030083498, Čaklje 37, 21327 Podgora; Franjo Kušević, OIB 46060556856, Lučelnica 87, 10451 Lučelnica; Rina Broqi, OIB 27121995258, Horvaćanska Cesta 166, 10000 Zagreb; IVAN KRALJ, V. VRBICE 15, 10250 Lučko; Mladen Petrlić, OIB 88977535430, Ludbreška Ulica 10, 10000 Zagreb; Zvonko Babić, OIB 70434924687, Jurice Muraia 2, 40000 Čakovec; Zvjezdana Balen-Vuglač, OIB 41427375263, Marinići 80 B, 51216 Marinići; HOJSKI NEKRETNINE društvo s ograničenom odgovornošću za proizvodnju, trgovinu i usluge, OIB 48954500679, Majdakova 45, 10000 Zagreb; Dragana Drobac, OIB 50310836278, Cernik 225, 51218 Cernik; METRO LIVING d.o.o. za trgovinu i usluge, OIB 18836443912, Sobolski put 16, 10000 Zagreb zastupanog po punomoćniku Jurica Reberski; Martina Peričić, OIB 41096827899, Ulica Ivana Zahara 3, 10000 Zagreb; Ivona Vuglač, OIB 68310426614, Marinići 80 B, 51216 Marinići; Darko Acalinović, OIB 00614141617, Vladimira Nazora 90, 21480 Vis; Sandra Prskalo, OIB 89797926066, Jablanovac 24, 10000 Zagreb; Ranko Vukosavljević, OIB 51556794836, Kutnjački Put 6, 10000 Zagreb; CENTAR VIZIJA d.o.o. za trgovinu, OIB 05417850582, Kranjčevićeva 53, 10000 Zagreb; Stjepan Žuljić, OIB 86416796158, Sisačka 16, 10410 Velika Gorica; AQUAMONT d.o.o. za graditeljstvo, trgovinu i usluge, OIB 85058985197, Sobolski put 16, 10000 Zagreb; Dalibor Koljenik, OIB 32237070324, Koranska 8, 31500 Našice; JOSIP PETRIČEVIĆ, ŠETALIŠTE 150. BRIGADE 8, 10000 Zagreb; Dino Marjanović, OIB 94571187643, Ulica Ljudevita Posavskog 16, 10000 Zagreb; Otilia Varoščić, OIB 29857255382, Jablanska Ulica 32, 10000 Zagreb; Krešimir Flas, OIB 24601707285, Vlatka Mačeka 10, 35000 Slavonski Brod; Ivanka Zubčić, OIB 81995032685, UL. HRVATSKIH BRANITELJA 7 (ranije: PRIDRAGA, PRIDRAGA, 104), 23312 Pridraga; Sanja Šukunda, OIB 59006877827, Ulica Brune Bušića 3, 10000 Zagreb; Martinna Lana Kordić, OIB 17298754112, Slavka Kolara 35, 10410 Velika Gorica; BORIS JURIĆ, VIJENAC DINARE, 31000 Osijek; Zlata Piler, OIB 13123416897, Ulica Nikole Pavića 34, 10000 Zagreb; Ljubica Vidak, OIB 59045015690, Jaruščica 5 A, 10000 Zagreb; Anđela Matanović, OIB 23863557391, Nova X 55, 22202 Rogoznica; Petra Kovač, OIB 81818391740, Sopnički Odvojak 5 C, 10000 Zagreb; Valentina Pavković, OIB 87067683188, Jaruščica 7 A, 10000 Zagreb; Božidar Lokner, OIB 27430987328, Jaruščica 7 A, 10000 Zagreb; Miroslav Jurković, OIB 54288805565, Razumov Breg 6, 10435 Falašćak; Tea Kolić, OIB 41585198769, Luketići 55, 47300 Zagorje; IVICA TOMIĆ, VRANIĆEVA 11, 10000 Zagreb; JOSIP JELIĆ, SLAVKA KOLARA 35, 10410 Velika Gorica; Magda Butorac, OIB 08583634020, Bana Jelačića 55, 32221 Cerić; Vladimir Čavlović, OIB 56625730708, Ulica Anđela Gabrijela 19, 32100 Vinkovci; Tatjana Mateković, OIB 74561760663, Medveščak 99, 10000 Zagreb; Vesna Mladina, OIB 71801437335, Ozaljska Ulica 96, 10000 Zagreb; Miroslav Šarić, OIB 25341165767, Jaruščica 7, 10000 Zagreb; Vedran Juroš, OIB 63902441919, Ulica Kralja Petra Svačića 3, 31000 Osijek; Nikola Klaić, OIB 48832374139, Lojenov Prilaz 10, 10000 Zagreb; Boris Hipp, OIB 42112609273, ULICA BANA TEODORA PEJAČEVIĆA 9 (ranije: NAŠICE, AUGUSTA CESARCA, 9), 31500 Našice; Robert Žunić, OIB 45515944422, Savska Opatovina 34, 10000 Zagreb; STUDIO RENTAL d.o.o. za usluge, OIB 04132278774, Športska 25, 10410 Novo Čiče; Darko Barišić, OIB 62519692888, Huzjanova Ulica 22, 10000 Zagreb; Željko Borovička, OIB 56179447139, Barčev Trg 14, 10000 Zagreb; Zdenko Tica, OIB 49584641587, Ulica Vladimira Nazora 18, 34551 Lipik; Sabina Abdurahimi, OIB 67660387238, Kombolova Ulica 3, 10000 Zagreb; Darije Petolas, OIB 10344917608, Fancevljev Prilaz 8, 10000 Zagreb; Perica Mitrović, OIB 29538074286, Kardinala Alojzija Stepinca 35, 31000 Osijek; Matija Špičić, OIB 02495519389, Špičićeva Ulica 4, 10410 Mičevec; Natali Bogićević, OIB 84056119217, Cvjetno Naselje 14, 10410 Velika Gorica; Filip Grilec, OIB 94471925962, Ulica Cvijete Zuzorić 53, 10000 Zagreb; Zdenka Štern, OIB 32826205231, Oreškovićeva Ulica 6 V, 10000 Zagreb; Vladimir Vrhovec, OIB 36459972653, Jaruščica 11, 10000 Zagreb; Oliver Zorić, OIB 35822433380, Jaruščica 11, 10000 Zagreb; Vjekoslav Caktaš, OIB 62953165590, Solinske Mladeži 69 A, 21210 Solin; TOMISLAV MILIČEVIĆ, VELIKI POGANAC 5, 48312 Veliki Poganac; Antun Galić, OIB 26954182575, Šetal.150.brigade Hrvat.vojske 1, 10000 Zagreb; VRHUNSKA GRADNJA j.d.o.o. za usluge, OIB 44285161879, Havidićeva 16, 10000 Zagreb; Božica Bronzović Arbanas, OIB 81109718920, Jaruščica 5 A, 10000 Zagreb; Kristina Tadić, OIB 34964601979, Omladinska Ulica 26, 10310 Ivanić-Grad; Bernardica Djapić, OIB 83416361565, Ulica Božidara Magovca 48, 10000 Zagreb; Anita Zrinjan, OIB 45979512796, Medsave 26, 10430 Medsave; MARKO MARTINOVIĆ, STENJEVEČKA 35, 10000 Zagreb; NEKTUS INTERIJERI d.o.o. za usluge, OIB 87157825646, Ulica Vojina Bakića 2, 10000 Zagreb; Josip Munđar, OIB 55396621716, Ulica Đurđice Agićeve 3, 10000 Zagreb; Igor Bubnjić, OIB 68673320401, Prvomajska 11, 43500 Daruvar; Branka Lozić, OIB 03377626486, Ulica Ferde Livadića 10, 10290 Zaprešić; Marinko Ratković, OIB 54057243372, Škarnik 26, 42223 Škarnik; Dominik Brkić, OIB 14406310871, Jaruščica 9 D, 10000 Zagreb; Ljubica Žuljić, OIB 47641118940, Sisačka 16, 10410 Velika Gorica; Ivan Tržić, OIB 88170432071, Franje Blažinca 29, 10370 Kozinščak; DETONEX d.o.o. za trgovinu, OIB 84246899345, Horvaćanska cesta 23, 10000 Zagreb; Vanna Bojović, OIB 83656206667, Bartolići 35, 10000 Zagreb; Alan Jurković, OIB 53995301946, Topnička Ulica 10, 10000 Zagreb; Branka Tomaško, OIB 93793808015, Grančarska Ulica V. Odvojak 2, 10257 Kupinečki Kraljevec; Ilija Tufeković, OIB 85272849807, Savski Gaj Iii. 18, 10000 Zagreb; Antun-Željko Gidi, OIB 68779306540, Jaruščica 5, 10000 Zagreb; Višnja Broqi, OIB 35093755829, Lanište 1 J, 10000 Zagreb; GORAN TOMIĆ, BUKOVAČKA CESTA 331 A, 10000 Zagreb; Nebojša Perić, OIB 17683491651, Baburičina Ulica 17, 10000 Zagreb; Alen Jelovac, OIB 92213194197, Trg Kralja Tomislava 6, 10000 Zagreb; Petar Klipić, OIB 72968154640, Pičmanova Ulica 5, 10000 Zagreb; Maja Katana, OIB 98013783313, Ulica Milana Ogrizovića 2, 10000 Zagreb; Goran Crepulja, OIB 18982056058, Špadići 78, 52440 Poreč; Jelena Jozić, OIB 61368880664, Dankovečka Ulica 104, 10000 Zagreb; Ela Mihovilović Brkić, OIB 71624369158, Prisavlje 10, 10000 Zagreb; Miodrag Lesar, OIB 04182813536, Dolenica 12 F, 10250 Lučko; Iris Cekuš Soltz, OIB 72558220282, Ulica Josipa Pupačića 4, 10000 Zagreb; ORION ULAGANJA d.o.o. za usluge, OIB 45663810571, Jaruščica 11, 10000 Zagreb; Milijana Vizjak, OIB 24053414429, Demšarova Ulica 41, 10000 Zagreb; Snježana Šarić, OIB 81440476583, Ulica Grada Chicaga 4, 10000 Zagreb; Ruža Santini, OIB 95280404750, Ivana Merza 8, 23210 Turanj; TOP CLASS NEKRETNINE jednostavno društvo s ograničenom odgovornošću za gradnju i posredovanje u prometu nekretininama, OIB 71460389305, Ulica Karla Metikoša 3, 10000 Zagreb</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Jaruščica 9,10000 Zagreb,Neven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Jaruščica 11,10000 Zagreb,RENATO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Zagreb,Ranko Tomašević Zamenhofova Ulica 6,10000 Zagreb,Veronika Grubišić Ulica Ivice Kičmanovića 22,10000 Zagreb,Jozo Jerković Jaruščica 5 A,10000 Zagreb,Sebastijan Paunović Ulica Vladimira Filakovca 5,10000 Zagreb,Dragan Josipović Milana Nemičića 19,44250 Petrinja,Maja Došlić Leš Frankopanska 1,35410 Batrina,Robert Gruber Štefanićeva Ulica 8,10000 Zagreb,Marija Pavletić Ulica Rudolfa Bićanića 16,10000 Zagreb,DARKO SMOLJAN STADITTEIL NEUHAUSEN AMTACKERSTR METZINGEN,72555 STADITTEIL NEUHAUSEN AMTACKERSTR METZINGEN,Stipe Kljaić Jaruščica 5 A,10000 Zagreb,B MAMIĆ Šestinski dol 135,10000 Zagreb,Mirjana Grubišić Trnava I. 51 A,10000 Zagreb,IVAN ČOP Jaruščica 5/A,10000 Zagreb,Marinka Perić Filipa Macure 21,Banja Luka,Sanja Lazić Kralja Tomislava 17,33520 Slatina,Domagoj Šoše Logorište 19 A,47000 Karlovac,IMPALA TRGOVINA, društvo s ograničenom odgovornošću za trgovinu i usluge Ivana Keleka 83,10360 Sesvete,Martina Vuletić Kalabarovo Vrelo 12,10000 Zagreb,ANTO PERIĆ BIHAĆKA 30 SESVETSKI KRALJEVEC,10360 Sesvete,Marjan Leši Stubička Ulica 91 A,10000 Zagreb,JOSIP VULETIĆ ULICA ANÐELA NUIĆA 97,10000 Zagreb,Matija Jozić Štibrenska Ulica 1 A,10360 Sesvete,Anđelka Marijanović Trpinjska Ulica 3,10000 Zagreb,Marjan Bavčević Skradinska 3,21000 Split,Marijan Malekin Vrlička Ulica 63,21230 Sinj,DAJANA ANTONIJA BEBEK JARUŠČICA 11,10000 Zagreb,Miro Šahinović Ulica Nike Grškovića 4,10000 Zagreb,OPERETA LEGALIZACIJA društvo s ograničenom odgovornošću za promet nekretnina Kranjčevićeva 53,10000 Zagreb,Josip Biočić Mendlova Ulica 7,10000 Zagreb,Fikret Osmanović Jaruščica 11,10000 Zagreb,Darko Šebalj Posavsko Vrbovo 89 A,10411 Vrbovo Posavsko,Jerko Huljev 4. Rakitski Odvojak 5,10437 Rakitje,Jakov Šošić Odeska 6,21000 Split,Jasmin Čaušević Čaklje 37,21327 Podgora,Franjo Kušević Lučelnica 87,10451 Lučelnica,Rina Broqi Horvaćanska Cesta 166,10000 Zagreb,IVAN KRALJ V. VRBICE 15,10250 Lučko,Mladen Petrlić Ludbreška Ulica 10,10000 Zagreb,Zvonko Babić Jurice Muraia 2,40000 Čakovec,Zvjezdana Balen-Vuglač Marinići 80 B,51216 Marinići,HOJSKI NEKRETNINE društvo s ograničenom odgovornošću za proizvodnju, trgovinu i usluge Majdakova 45,10000 Zagreb,Dragana Drobac Cernik 225,51218 Cernik,METRO LIVING d.o.o. za trgovinu i usluge Sobolski put 16,10000 Zagreb,Martina Peričić Ulica Ivana Zahara 3,10000 Zagreb,Ivona Vuglač Marinići 80 B,51216 Marinići,Darko Acalinović Vladimira Nazora 90,21480 Vis,Sandra Prskalo Jablanovac 24,10000 Zagreb,Ranko Vukosavljević Kutnjački Put 6,10000 Zagreb,CENTAR VIZIJA d.o.o. za trgovinu Kranjčevićeva 53,10000 Zagreb,Stjepan Žuljić Sisačka 16,10410 Velika Gorica,AQUAMONT d.o.o. za graditeljstvo, trgovinu i usluge Sobolski put 16,10000 Zagreb,Dalibor Koljenik Koranska 8,31500 Našice,JOSIP PETRIČEVIĆ ŠETALIŠTE 150. BRIGADE 8,10000 Zagreb,Dino Marjanović Ulica Ljudevita Posavskog 16,10000 Zagreb,Otilia Varoščić Jablanska Ulica 32,10000 Zagreb,Krešimir Flas Vlatka Mačeka 10,35000 Slavonski Brod,Ivanka Zubčić UL. HRVATSKIH BRANITELJA 7 (ranije: PRIDRAGA, PRIDRAGA, 104),23312 Pridraga,Sanja Šukunda Ulica Brune Bušića 3,10000 Zagreb,Martinna Lana Kordić Slavka Kolara 35,10410 Velika Gorica,BORIS JURIĆ VIJENAC DINARE,31000 Osijek,Zlata Piler Ulica Nikole Pavića 34,10000 Zagreb,Ljubica Vidak Jaruščica 5 A,10000 Zagreb,Anđela Matanović Nova X 55,22202 Rogoznica,Petra Kovač Sopnički Odvojak 5 C,10000 Zagreb,Valentina Pavković Jaruščica 7 A,10000 Zagreb,Božidar Lokner Jaruščica 7 A,10000 Zagreb,Miroslav Jurković Razumov Breg 6,10435 Falašćak,Tea Kolić Luketići 55,47300 Zagorje,IVICA TOMIĆ VRANIĆEVA 11,10000 Zagreb,JOSIP JELIĆ SLAVKA KOLARA 35,10410 Velika Gorica,Magda Butorac Bana Jelačića 55,32221 Cerić,Vladimir Čavlović Ulica Anđela Gabrijela 19,32100 Vinkovci,Tatjana Mateković Medveščak 99,10000 Zagreb,Vesna Mladina Ozaljska Ulica 96,10000 Zagreb,Miroslav Šarić Jaruščica 7,10000 Zagreb,Vedran Juroš Ulica Kralja Petra Svačića 3,31000 Osijek,Nikola Klaić Lojenov Prilaz 10,10000 Zagreb,Boris Hipp ULICA BANA TEODORA PEJAČEVIĆA 9 (ranije: NAŠICE, AUGUSTA CESARCA, 9),31500 Našice,Robert Žunić Savska Opatovina 34,10000 Zagreb,STUDIO RENTAL d.o.o. za usluge Športska 25,10410 Novo Čiče,Darko Barišić Huzjanova Ulica 22,10000 Zagreb,Željko Borovička Barčev Trg 14,10000 Zagreb,Zdenko Tica Ulica Vladimira Nazora 18,34551 Lipik,Sabina Abdurahimi Kombolova Ulica 3,10000 Zagreb,Darije Petolas Fancevljev Prilaz 8,10000 Zagreb,Perica Mitrović Kardinala Alojzija Stepinca 35,31000 Osijek,Matija Špičić Špičićeva Ulica 4,10410 Mičevec,Natali Bogićević Cvjetno Naselje 14,10410 Velika Gorica,Filip Grilec Ulica Cvijete Zuzorić 53,10000 Zagreb,Zdenka Štern Oreškovićeva Ulica 6 V,10000 Zagreb,Vladimir Vrhovec Jaruščica 11,10000 Zagreb,Oliver Zorić Jaruščica 11,10000 Zagreb,Vjekoslav Caktaš Solinske Mladeži 69 A,21210 Solin,TOMISLAV MILIČEVIĆ VELIKI POGANAC 5,48312 Veliki Poganac,Antun Galić Šetal.150.brigade Hrvat.vojske 1,10000 Zagreb,VRHUNSKA GRADNJA j.d.o.o. za usluge Havidićeva 16,10000 Zagreb,Božica Bronzović Arbanas Jaruščica 5 A,10000 Zagreb,Kristina Tadić Omladinska Ulica 26,10310 Ivanić-Grad,Bernardica Djapić Ulica Božidara Magovca 48,10000 Zagreb,Anita Zrinjan Medsave 26,10430 Medsave,MARKO MARTINOVIĆ STENJEVEČKA 35,10000 Zagreb,NEKTUS INTERIJERI d.o.o. za usluge Ulica Vojina Bakića 2,10000 Zagreb,Josip Munđar Ulica Đurđice Agićeve 3,10000 Zagreb,Igor Bubnjić Prvomajska 11,43500 Daruvar,Branka Lozić Ulica Ferde Livadića 10,10290 Zaprešić,Marinko Ratković Škarnik 26,42223 Škarnik,Dominik Brkić Jaruščica 9 D,10000 Zagreb,Ljubica Žuljić Sisačka 16,10410 Velika Gorica,Ivan Tržić Franje Blažinca 29,10370 Kozinščak,DETONEX d.o.o. za trgovinu Horvaćanska cesta 23,10000 Zagreb,Vanna Bojović Bartolići 35,10000 Zagreb,Alan Jurković Topnička Ulica 10,10000 Zagreb,Branka Tomaško Grančarska Ulica V. Odvojak 2,10257 Kupinečki Kraljevec,Ilija Tufeković Savski Gaj Iii. 18,10000 Zagreb,Antun-Željko Gidi Jaruščica 5,10000 Zagreb,Višnja Broqi Lanište 1 J,10000 Zagreb,GORAN TOMIĆ BUKOVAČKA CESTA 331 A,10000 Zagreb,Nebojša Perić Baburičina Ulica 17,10000 Zagreb,Alen Jelovac Trg Kralja Tomislava 6,10000 Zagreb,Petar Klipić Pičmanova Ulica 5,10000 Zagreb,Maja Katana Ulica Milana Ogrizovića 2,10000 Zagreb,Goran Crepulja Špadići 78,52440 Poreč,Jelena Jozić Dankovečka Ulica 104,10000 Zagreb,Ela Mihovilović Brkić Prisavlje 10,10000 Zagreb,Miodrag Lesar Dolenica 12 F,10250 Lučko,Iris Cekuš Soltz Ulica Josipa Pupačića 4,10000 Zagreb,ORION ULAGANJA d.o.o. za usluge Jaruščica 11,10000 Zagreb,Milijana Vizjak Demšarova Ulica 41,10000 Zagreb,Snježana Šarić Ulica Grada Chicaga 4,10000 Zagreb,Ruža Santini Ivana Merza 8,23210 Turanj,TOP CLASS NEKRETNINE jednostavno društvo s ograničenom odgovornošću za gradnju i posredovanje u prometu nekretininama Ulica Karla Metikoša 3,10000 Zagreb</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Jaruščica 9,10000 Zagreb,Neven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Jaruščica 11,10000 Zagreb,RENATO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Zagreb,Ranko Tomašević Zamenhofova Ulica 6,10000 Zagreb,Veronika Grubišić Ulica Ivice Kičmanovića 22,10000 Zagreb,Jozo Jerković Jaruščica 5 A,10000 Zagreb,Sebastijan Paunović Ulica Vladimira Filakovca 5,10000 Zagreb,Dragan Josipović Milana Nemičića 19,44250 Petrinja,Maja Došlić Leš Frankopanska 1,35410 Batrina,Robert Gruber Štefanićeva Ulica 8,10000 Zagreb,Marija Pavletić Ulica Rudolfa Bićanića 16,10000 Zagreb,DARKO SMOLJAN STADITTEIL NEUHAUSEN AMTACKERSTR METZINGEN,72555 STADITTEIL NEUHAUSEN AMTACKERSTR METZINGEN,Stipe Kljaić Jaruščica 5 A,10000 Zagreb,B MAMIĆ Šestinski dol 135,10000 Zagreb,Mirjana Grubišić Trnava I. 51 A,10000 Zagreb,IVAN ČOP Jaruščica 5/A,10000 Zagreb,Marinka Perić Filipa Macure 21,Banja Luka,Sanja Lazić Kralja Tomislava 17,33520 Slatina,Domagoj Šoše Logorište 19 A,47000 Karlovac,IMPALA TRGOVINA, društvo s ograničenom odgovornošću za trgovinu i usluge Ivana Keleka 83,10360 Sesvete,Martina Vuletić Kalabarovo Vrelo 12,10000 Zagreb,ANTO PERIĆ BIHAĆKA 30 SESVETSKI KRALJEVEC,10360 Sesvete,Marjan Leši Stubička Ulica 91 A,10000 Zagreb,JOSIP VULETIĆ ULICA ANÐELA NUIĆA 97,10000 Zagreb,Matija Jozić Štibrenska Ulica 1 A,10360 Sesvete,Anđelka Marijanović Trpinjska Ulica 3,10000 Zagreb,Marjan Bavčević Skradinska 3,21000 Split,Marijan Malekin Vrlička Ulica 63,21230 Sinj,DAJANA ANTONIJA BEBEK JARUŠČICA 11,10000 Zagreb,Miro Šahinović Ulica Nike Grškovića 4,10000 Zagreb,OPERETA LEGALIZACIJA društvo s ograničenom odgovornošću za promet nekretnina Kranjčevićeva 53,10000 Zagreb,Josip Biočić Mendlova Ulica 7,10000 Zagreb,Fikret Osmanović Jaruščica 11,10000 Zagreb,Darko Šebalj Posavsko Vrbovo 89 A,10411 Vrbovo Posavsko,Jerko Huljev 4. Rakitski Odvojak 5,10437 Rakitje,Jakov Šošić Odeska 6,21000 Split,Jasmin Čaušević Čaklje 37,21327 Podgora,Franjo Kušević Lučelnica 87,10451 Lučelnica,Rina Broqi Horvaćanska Cesta 166,10000 Zagreb,IVAN KRALJ V. VRBICE 15,10250 Lučko,Mladen Petrlić Ludbreška Ulica 10,10000 Zagreb,Zvonko Babić Jurice Muraia 2,40000 Čakovec,Zvjezdana Balen-Vuglač Marinići 80 B,51216 Marinići,HOJSKI NEKRETNINE društvo s ograničenom odgovornošću za proizvodnju, trgovinu i usluge Majdakova 45,10000 Zagreb,Dragana Drobac Cernik 225,51218 Cernik,METRO LIVING d.o.o. za trgovinu i usluge Sobolski put 16,10000 Zagreb,Martina Peričić Ulica Ivana Zahara 3,10000 Zagreb,Ivona Vuglač Marinići 80 B,51216 Marinići,Darko Acalinović Vladimira Nazora 90,21480 Vis,Sandra Prskalo Jablanovac 24,10000 Zagreb,Ranko Vukosavljević Kutnjački Put 6,10000 Zagreb,CENTAR VIZIJA d.o.o. za trgovinu Kranjčevićeva 53,10000 Zagreb,Stjepan Žuljić Sisačka 16,10410 Velika Gorica,AQUAMONT d.o.o. za graditeljstvo, trgovinu i usluge Sobolski put 16,10000 Zagreb,Dalibor Koljenik Koranska 8,31500 Našice,JOSIP PETRIČEVIĆ ŠETALIŠTE 150. BRIGADE 8,10000 Zagreb,Dino Marjanović Ulica Ljudevita Posavskog 16,10000 Zagreb,Otilia Varoščić Jablanska Ulica 32,10000 Zagreb,Krešimir Flas Vlatka Mačeka 10,35000 Slavonski Brod,Ivanka Zubčić UL. HRVATSKIH BRANITELJA 7 (ranije: PRIDRAGA, PRIDRAGA, 104),23312 Pridraga,Sanja Šukunda Ulica Brune Bušića 3,10000 Zagreb,Martinna Lana Kordić Slavka Kolara 35,10410 Velika Gorica,BORIS JURIĆ VIJENAC DINARE,31000 Osijek,Zlata Piler Ulica Nikole Pavića 34,10000 Zagreb,Ljubica Vidak Jaruščica 5 A,10000 Zagreb,Anđela Matanović Nova X 55,22202 Rogoznica,Petra Kovač Sopnički Odvojak 5 C,10000 Zagreb,Valentina Pavković Jaruščica 7 A,10000 Zagreb,Božidar Lokner Jaruščica 7 A,10000 Zagreb,Miroslav Jurković Razumov Breg 6,10435 Falašćak,Tea Kolić Luketići 55,47300 Zagorje,IVICA TOMIĆ VRANIĆEVA 11,10000 Zagreb,JOSIP JELIĆ SLAVKA KOLARA 35,10410 Velika Gorica,Magda Butorac Bana Jelačića 55,32221 Cerić,Vladimir Čavlović Ulica Anđela Gabrijela 19,32100 Vinkovci,Tatjana Mateković Medveščak 99,10000 Zagreb,Vesna Mladina Ozaljska Ulica 96,10000 Zagreb,Miroslav Šarić Jaruščica 7,10000 Zagreb,Vedran Juroš Ulica Kralja Petra Svačića 3,31000 Osijek,Nikola Klaić Lojenov Prilaz 10,10000 Zagreb,Boris Hipp ULICA BANA TEODORA PEJAČEVIĆA 9 (ranije: NAŠICE, AUGUSTA CESARCA, 9),31500 Našice,Robert Žunić Savska Opatovina 34,10000 Zagreb,STUDIO RENTAL d.o.o. za usluge Športska 25,10410 Novo Čiče,Darko Barišić Huzjanova Ulica 22,10000 Zagreb,Željko Borovička Barčev Trg 14,10000 Zagreb,Zdenko Tica Ulica Vladimira Nazora 18,34551 Lipik,Sabina Abdurahimi Kombolova Ulica 3,10000 Zagreb,Darije Petolas Fancevljev Prilaz 8,10000 Zagreb,Perica Mitrović Kardinala Alojzija Stepinca 35,31000 Osijek,Matija Špičić Špičićeva Ulica 4,10410 Mičevec,Natali Bogićević Cvjetno Naselje 14,10410 Velika Gorica,Filip Grilec Ulica Cvijete Zuzorić 53,10000 Zagreb,Zdenka Štern Oreškovićeva Ulica 6 V,10000 Zagreb,Vladimir Vrhovec Jaruščica 11,10000 Zagreb,Oliver Zorić Jaruščica 11,10000 Zagreb,Vjekoslav Caktaš Solinske Mladeži 69 A,21210 Solin,TOMISLAV MILIČEVIĆ VELIKI POGANAC 5,48312 Veliki Poganac,Antun Galić Šetal.150.brigade Hrvat.vojske 1,10000 Zagreb,VRHUNSKA GRADNJA j.d.o.o. za usluge Havidićeva 16,10000 Zagreb,Božica Bronzović Arbanas Jaruščica 5 A,10000 Zagreb,Kristina Tadić Omladinska Ulica 26,10310 Ivanić-Grad,Bernardica Djapić Ulica Božidara Magovca 48,10000 Zagreb,Anita Zrinjan Medsave 26,10430 Medsave,MARKO MARTINOVIĆ STENJEVEČKA 35,10000 Zagreb,NEKTUS INTERIJERI d.o.o. za usluge Ulica Vojina Bakića 2,10000 Zagreb,Josip Munđar Ulica Đurđice Agićeve 3,10000 Zagreb,Igor Bubnjić Prvomajska 11,43500 Daruvar,Branka Lozić Ulica Ferde Livadića 10,10290 Zaprešić,Marinko Ratković Škarnik 26,42223 Škarnik,Dominik Brkić Jaruščica 9 D,10000 Zagreb,Ljubica Žuljić Sisačka 16,10410 Velika Gorica,Ivan Tržić Franje Blažinca 29,10370 Kozinščak,DETONEX d.o.o. za trgovinu Horvaćanska cesta 23,10000 Zagreb,Vanna Bojović Bartolići 35,10000 Zagreb,Alan Jurković Topnička Ulica 10,10000 Zagreb,Branka Tomaško Grančarska Ulica V. Odvojak 2,10257 Kupinečki Kraljevec,Ilija Tufeković Savski Gaj Iii. 18,10000 Zagreb,Antun-Željko Gidi Jaruščica 5,10000 Zagreb,Višnja Broqi Lanište 1 J,10000 Zagreb,GORAN TOMIĆ BUKOVAČKA CESTA 331 A,10000 Zagreb,Nebojša Perić Baburičina Ulica 17,10000 Zagreb,Alen Jelovac Trg Kralja Tomislava 6,10000 Zagreb,Petar Klipić Pičmanova Ulica 5,10000 Zagreb,Maja Katana Ulica Milana Ogrizovića 2,10000 Zagreb,Goran Crepulja Špadići 78,52440 Poreč,Jelena Jozić Dankovečka Ulica 104,10000 Zagreb,Ela Mihovilović Brkić Prisavlje 10,10000 Zagreb,Miodrag Lesar Dolenica 12 F,10250 Lučko,Iris Cekuš Soltz Ulica Josipa Pupačića 4,10000 Zagreb,ORION ULAGANJA d.o.o. za usluge Jaruščica 11,10000 Zagreb,Milijana Vizjak Demšarova Ulica 41,10000 Zagreb,Snježana Šarić Ulica Grada Chicaga 4,10000 Zagreb,Ruža Santini Ivana Merza 8,23210 Turanj,TOP CLASS NEKRETNINE jednostavno društvo s ograničenom odgovornošću za gradnju i posredovanje u prometu nekretininama Ulica Karla Metikoša 3,10000 Zagreb</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Jaruščica 9,10000 Zagreb,Neven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 OIB 05965133878, Jaruščica 11,10000 Zagreb,RENATO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Zagreb,Ranko Tomašević, OIB 86778817194, Zamenhofova Ulica 6,10000 Zagreb,Veronika Grubišić, OIB 10961890432, Ulica Ivice Kičmanovića 22,10000 Zagreb,Jozo Jerković, OIB 16863827730, Jaruščica 5 A,10000 Zagreb,Sebastijan Paunović, OIB 71479698322, Ulica Vladimira Filakovca 5,10000 Zagreb,Dragan Josipović, OIB 05767821988, Milana Nemičića 19,44250 Petrinja,Maja Došlić Leš, OIB 75355077589, Frankopanska 1,35410 Batrina,Robert Gruber, OIB 72359897820, Štefanićeva Ulica 8,10000 Zagreb,Marija Pavletić, OIB 67403334435, Ulica Rudolfa Bićanića 16,10000 Zagreb,DARKO SMOLJAN, STADITTEIL NEUHAUSEN AMTACKERSTR METZINGEN,72555 STADITTEIL NEUHAUSEN AMTACKERSTR METZINGEN,Stipe Kljaić, OIB 04222923717, Jaruščica 5 A,10000 Zagreb,B MAMIĆ, Šestinski dol 135,10000 Zagreb,Mirjana Grubišić, OIB 71833983967, Trnava I. 51 A,10000 Zagreb,IVAN ČOP, Jaruščica 5/A,10000 Zagreb,Marinka Perić, OIB 11689582126, Filipa Macure 21,Banja Luka,Sanja Lazić, OIB 93538380913, Kralja Tomislava 17,33520 Slatina,Domagoj Šoše, OIB 76698290315, Logorište 19 A,47000 Karlovac,IMPALA TRGOVINA, društvo s ograničenom odgovornošću za trgovinu i usluge, OIB 74349957002, Ivana Keleka 83,10360 Sesvete,Martina Vuletić, OIB 73670201850, Kalabarovo Vrelo 12,10000 Zagreb,ANTO PERIĆ, BIHAĆKA 30 SESVETSKI KRALJEVEC,10360 Sesvete,Marjan Leši, OIB 77679532298, Stubička Ulica 91 A,10000 Zagreb,JOSIP VULETIĆ, ULICA ANÐELA NUIĆA 97,10000 Zagreb,Matija Jozić, OIB 63838897711, Štibrenska Ulica 1 A,10360 Sesvete,Anđelka Marijanović, OIB 50730779773, Trpinjska Ulica 3,10000 Zagreb,Marjan Bavčević, OIB 26538063798, Skradinska 3,21000 Split,Marijan Malekin, OIB 58644776096, Vrlička Ulica 63,21230 Sinj,DAJANA ANTONIJA BEBEK, JARUŠČICA 11,10000 Zagreb,Miro Šahinović, OIB 06143438724, Ulica Nike Grškovića 4,10000 Zagreb,OPERETA LEGALIZACIJA društvo s ograničenom odgovornošću za promet nekretnina, OIB 59459077421, Kranjčevićeva 53,10000 Zagreb,Josip Biočić, OIB 01933666749, Mendlova Ulica 7,10000 Zagreb,Fikret Osmanović, OIB 72517850145, Jaruščica 11,10000 Zagreb,Darko Šebalj, OIB 05296710885, Posavsko Vrbovo 89 A,10411 Vrbovo Posavsko,Jerko Huljev, OIB 18648097894, 4. Rakitski Odvojak 5,10437 Rakitje,Jakov Šošić, OIB 77618338351, Odeska 6,21000 Split,Jasmin Čaušević, OIB 18030083498, Čaklje 37,21327 Podgora,Franjo Kušević, OIB 46060556856, Lučelnica 87,10451 Lučelnica,Rina Broqi, OIB 27121995258, Horvaćanska Cesta 166,10000 Zagreb,IVAN KRALJ, V. VRBICE 15,10250 Lučko,Mladen Petrlić, OIB 88977535430, Ludbreška Ulica 10,10000 Zagreb,Zvonko Babić, OIB 70434924687, Jurice Muraia 2,40000 Čakovec,Zvjezdana Balen-Vuglač, OIB 41427375263, Marinići 80 B,51216 Marinići,HOJSKI NEKRETNINE društvo s ograničenom odgovornošću za proizvodnju, trgovinu i usluge, OIB 48954500679, Majdakova 45,10000 Zagreb,Dragana Drobac, OIB 50310836278, Cernik 225,51218 Cernik,METRO LIVING d.o.o. za trgovinu i usluge, OIB 18836443912, Sobolski put 16,10000 Zagreb,Martina Peričić, OIB 41096827899, Ulica Ivana Zahara 3,10000 Zagreb,Ivona Vuglač, OIB 68310426614, Marinići 80 B,51216 Marinići,Darko Acalinović, OIB 00614141617, Vladimira Nazora 90,21480 Vis,Sandra Prskalo, OIB 89797926066, Jablanovac 24,10000 Zagreb,Ranko Vukosavljević, OIB 51556794836, Kutnjački Put 6,10000 Zagreb,CENTAR VIZIJA d.o.o. za trgovinu, OIB 05417850582, Kranjčevićeva 53,10000 Zagreb,Stjepan Žuljić, OIB 86416796158, Sisačka 16,10410 Velika Gorica,AQUAMONT d.o.o. za graditeljstvo, trgovinu i usluge, OIB 85058985197, Sobolski put 16,10000 Zagreb,Dalibor Koljenik, OIB 32237070324, Koranska 8,31500 Našice,JOSIP PETRIČEVIĆ, ŠETALIŠTE 150. BRIGADE 8,10000 Zagreb,Dino Marjanović, OIB 94571187643, Ulica Ljudevita Posavskog 16,10000 Zagreb,Otilia Varoščić, OIB 29857255382, Jablanska Ulica 32,10000 Zagreb,Krešimir Flas, OIB 24601707285, Vlatka Mačeka 10,35000 Slavonski Brod,Ivanka Zubčić, OIB 81995032685, UL. HRVATSKIH BRANITELJA 7 (ranije: PRIDRAGA, PRIDRAGA, 104),23312 Pridraga,Sanja Šukunda, OIB 59006877827, Ulica Brune Bušića 3,10000 Zagreb,Martinna Lana Kordić, OIB 17298754112, Slavka Kolara 35,10410 Velika Gorica,BORIS JURIĆ, VIJENAC DINARE,31000 Osijek,Zlata Piler, OIB 13123416897, Ulica Nikole Pavića 34,10000 Zagreb,Ljubica Vidak, OIB 59045015690, Jaruščica 5 A,10000 Zagreb,Anđela Matanović, OIB 23863557391, Nova X 55,22202 Rogoznica,Petra Kovač, OIB 81818391740, Sopnički Odvojak 5 C,10000 Zagreb,Valentina Pavković, OIB 87067683188, Jaruščica 7 A,10000 Zagreb,Božidar Lokner, OIB 27430987328, Jaruščica 7 A,10000 Zagreb,Miroslav Jurković, OIB 54288805565, Razumov Breg 6,10435 Falašćak,Tea Kolić, OIB 41585198769, Luketići 55,47300 Zagorje,IVICA TOMIĆ, VRANIĆEVA 11,10000 Zagreb,JOSIP JELIĆ, SLAVKA KOLARA 35,10410 Velika Gorica,Magda Butorac, OIB 08583634020, Bana Jelačića 55,32221 Cerić,Vladimir Čavlović, OIB 56625730708, Ulica Anđela Gabrijela 19,32100 Vinkovci,Tatjana Mateković, OIB 74561760663, Medveščak 99,10000 Zagreb,Vesna Mladina, OIB 71801437335, Ozaljska Ulica 96,10000 Zagreb,Miroslav Šarić, OIB 25341165767, Jaruščica 7,10000 Zagreb,Vedran Juroš, OIB 63902441919, Ulica Kralja Petra Svačića 3,31000 Osijek,Nikola Klaić, OIB 48832374139, Lojenov Prilaz 10,10000 Zagreb,Boris Hipp, OIB 42112609273, ULICA BANA TEODORA PEJAČEVIĆA 9 (ranije: NAŠICE, AUGUSTA CESARCA, 9),31500 Našice,Robert Žunić, OIB 45515944422, Savska Opatovina 34,10000 Zagreb,STUDIO RENTAL d.o.o. za usluge, OIB 04132278774, Športska 25,10410 Novo Čiče,Darko Barišić, OIB 62519692888, Huzjanova Ulica 22,10000 Zagreb,Željko Borovička, OIB 56179447139, Barčev Trg 14,10000 Zagreb,Zdenko Tica, OIB 49584641587, Ulica Vladimira Nazora 18,34551 Lipik,Sabina Abdurahimi, OIB 67660387238, Kombolova Ulica 3,10000 Zagreb,Darije Petolas, OIB 10344917608, Fancevljev Prilaz 8,10000 Zagreb,Perica Mitrović, OIB 29538074286, Kardinala Alojzija Stepinca 35,31000 Osijek,Matija Špičić, OIB 02495519389, Špičićeva Ulica 4,10410 Mičevec,Natali Bogićević, OIB 84056119217, Cvjetno Naselje 14,10410 Velika Gorica,Filip Grilec, OIB 94471925962, Ulica Cvijete Zuzorić 53,10000 Zagreb,Zdenka Štern, OIB 32826205231, Oreškovićeva Ulica 6 V,10000 Zagreb,Vladimir Vrhovec, OIB 36459972653, Jaruščica 11,10000 Zagreb,Oliver Zorić, OIB 35822433380, Jaruščica 11,10000 Zagreb,Vjekoslav Caktaš, OIB 62953165590, Solinske Mladeži 69 A,21210 Solin,TOMISLAV MILIČEVIĆ, VELIKI POGANAC 5,48312 Veliki Poganac,Antun Galić, OIB 26954182575, Šetal.150.brigade Hrvat.vojske 1,10000 Zagreb,VRHUNSKA GRADNJA j.d.o.o. za usluge, OIB 44285161879, Havidićeva 16,10000 Zagreb,Božica Bronzović Arbanas, OIB 81109718920, Jaruščica 5 A,10000 Zagreb,Kristina Tadić, OIB 34964601979, Omladinska Ulica 26,10310 Ivanić-Grad,Bernardica Djapić, OIB 83416361565, Ulica Božidara Magovca 48,10000 Zagreb,Anita Zrinjan, OIB 45979512796, Medsave 26,10430 Medsave,MARKO MARTINOVIĆ, STENJEVEČKA 35,10000 Zagreb,NEKTUS INTERIJERI d.o.o. za usluge, OIB 87157825646, Ulica Vojina Bakića 2,10000 Zagreb,Josip Munđar, OIB 55396621716, Ulica Đurđice Agićeve 3,10000 Zagreb,Igor Bubnjić, OIB 68673320401, Prvomajska 11,43500 Daruvar,Branka Lozić, OIB 03377626486, Ulica Ferde Livadića 10,10290 Zaprešić,Marinko Ratković, OIB 54057243372, Škarnik 26,42223 Škarnik,Dominik Brkić, OIB 14406310871, Jaruščica 9 D,10000 Zagreb,Ljubica Žuljić, OIB 47641118940, Sisačka 16,10410 Velika Gorica,Ivan Tržić, OIB 88170432071, Franje Blažinca 29,10370 Kozinščak,DETONEX d.o.o. za trgovinu, OIB 84246899345, Horvaćanska cesta 23,10000 Zagreb,Vanna Bojović, OIB 83656206667, Bartolići 35,10000 Zagreb,Alan Jurković, OIB 53995301946, Topnička Ulica 10,10000 Zagreb,Branka Tomaško, OIB 93793808015, Grančarska Ulica V. Odvojak 2,10257 Kupinečki Kraljevec,Ilija Tufeković, OIB 85272849807, Savski Gaj Iii. 18,10000 Zagreb,Antun-Željko Gidi, OIB 68779306540, Jaruščica 5,10000 Zagreb,Višnja Broqi, OIB 35093755829, Lanište 1 J,10000 Zagreb,GORAN TOMIĆ, BUKOVAČKA CESTA 331 A,10000 Zagreb,Nebojša Perić, OIB 17683491651, Baburičina Ulica 17,10000 Zagreb,Alen Jelovac, OIB 92213194197, Trg Kralja Tomislava 6,10000 Zagreb,Petar Klipić, OIB 72968154640, Pičmanova Ulica 5,10000 Zagreb,Maja Katana, OIB 98013783313, Ulica Milana Ogrizovića 2,10000 Zagreb,Goran Crepulja, OIB 18982056058, Špadići 78,52440 Poreč,Jelena Jozić, OIB 61368880664, Dankovečka Ulica 104,10000 Zagreb,Ela Mihovilović Brkić, OIB 71624369158, Prisavlje 10,10000 Zagreb,Miodrag Lesar, OIB 04182813536, Dolenica 12 F,10250 Lučko,Iris Cekuš Soltz, OIB 72558220282, Ulica Josipa Pupačića 4,10000 Zagreb,ORION ULAGANJA d.o.o. za usluge, OIB 45663810571, Jaruščica 11,10000 Zagreb,Milijana Vizjak, OIB 24053414429, Demšarova Ulica 41,10000 Zagreb,Snježana Šarić, OIB 81440476583, Ulica Grada Chicaga 4,10000 Zagreb,Ruža Santini, OIB 95280404750, Ivana Merza 8,23210 Turanj,TOP CLASS NEKRETNINE jednostavno društvo s ograničenom odgovornošću za gradnju i posredovanje u prometu nekretininama, OIB 71460389305, Ulica Karla Metikoša 3,10000 Zagreb</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Jaruščica 9,10000 Zagreb,Neven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 OIB 05965133878, Jaruščica 11,10000 Zagreb,RENATO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Zagreb,Ranko Tomašević, OIB 86778817194, Zamenhofova Ulica 6,10000 Zagreb,Veronika Grubišić, OIB 10961890432, Ulica Ivice Kičmanovića 22,10000 Zagreb,Jozo Jerković, OIB 16863827730, Jaruščica 5 A,10000 Zagreb,Sebastijan Paunović, OIB 71479698322, Ulica Vladimira Filakovca 5,10000 Zagreb,Dragan Josipović, OIB 05767821988, Milana Nemičića 19,44250 Petrinja,Maja Došlić Leš, OIB 75355077589, Frankopanska 1,35410 Batrina,Robert Gruber, OIB 72359897820, Štefanićeva Ulica 8,10000 Zagreb,Marija Pavletić, OIB 67403334435, Ulica Rudolfa Bićanića 16,10000 Zagreb,DARKO SMOLJAN, STADITTEIL NEUHAUSEN AMTACKERSTR METZINGEN,72555 STADITTEIL NEUHAUSEN AMTACKERSTR METZINGEN,Stipe Kljaić, OIB 04222923717, Jaruščica 5 A,10000 Zagreb,B MAMIĆ, Šestinski dol 135,10000 Zagreb,Mirjana Grubišić, OIB 71833983967, Trnava I. 51 A,10000 Zagreb,IVAN ČOP, Jaruščica 5/A,10000 Zagreb,Marinka Perić, OIB 11689582126, Filipa Macure 21,Banja Luka,Sanja Lazić, OIB 93538380913, Kralja Tomislava 17,33520 Slatina,Domagoj Šoše, OIB 76698290315, Logorište 19 A,47000 Karlovac,IMPALA TRGOVINA, društvo s ograničenom odgovornošću za trgovinu i usluge, OIB 74349957002, Ivana Keleka 83,10360 Sesvete,Martina Vuletić, OIB 73670201850, Kalabarovo Vrelo 12,10000 Zagreb,ANTO PERIĆ, BIHAĆKA 30 SESVETSKI KRALJEVEC,10360 Sesvete,Marjan Leši, OIB 77679532298, Stubička Ulica 91 A,10000 Zagreb,JOSIP VULETIĆ, ULICA ANÐELA NUIĆA 97,10000 Zagreb,Matija Jozić, OIB 63838897711, Štibrenska Ulica 1 A,10360 Sesvete,Anđelka Marijanović, OIB 50730779773, Trpinjska Ulica 3,10000 Zagreb,Marjan Bavčević, OIB 26538063798, Skradinska 3,21000 Split,Marijan Malekin, OIB 58644776096, Vrlička Ulica 63,21230 Sinj,DAJANA ANTONIJA BEBEK, JARUŠČICA 11,10000 Zagreb,Miro Šahinović, OIB 06143438724, Ulica Nike Grškovića 4,10000 Zagreb,OPERETA LEGALIZACIJA društvo s ograničenom odgovornošću za promet nekretnina, OIB 59459077421, Kranjčevićeva 53,10000 Zagreb,Josip Biočić, OIB 01933666749, Mendlova Ulica 7,10000 Zagreb,Fikret Osmanović, OIB 72517850145, Jaruščica 11,10000 Zagreb,Darko Šebalj, OIB 05296710885, Posavsko Vrbovo 89 A,10411 Vrbovo Posavsko,Jerko Huljev, OIB 18648097894, 4. Rakitski Odvojak 5,10437 Rakitje,Jakov Šošić, OIB 77618338351, Odeska 6,21000 Split,Jasmin Čaušević, OIB 18030083498, Čaklje 37,21327 Podgora,Franjo Kušević, OIB 46060556856, Lučelnica 87,10451 Lučelnica,Rina Broqi, OIB 27121995258, Horvaćanska Cesta 166,10000 Zagreb,IVAN KRALJ, V. VRBICE 15,10250 Lučko,Mladen Petrlić, OIB 88977535430, Ludbreška Ulica 10,10000 Zagreb,Zvonko Babić, OIB 70434924687, Jurice Muraia 2,40000 Čakovec,Zvjezdana Balen-Vuglač, OIB 41427375263, Marinići 80 B,51216 Marinići,HOJSKI NEKRETNINE društvo s ograničenom odgovornošću za proizvodnju, trgovinu i usluge, OIB 48954500679, Majdakova 45,10000 Zagreb,Dragana Drobac, OIB 50310836278, Cernik 225,51218 Cernik,METRO LIVING d.o.o. za trgovinu i usluge, OIB 18836443912, Sobolski put 16,10000 Zagreb,Martina Peričić, OIB 41096827899, Ulica Ivana Zahara 3,10000 Zagreb,Ivona Vuglač, OIB 68310426614, Marinići 80 B,51216 Marinići,Darko Acalinović, OIB 00614141617, Vladimira Nazora 90,21480 Vis,Sandra Prskalo, OIB 89797926066, Jablanovac 24,10000 Zagreb,Ranko Vukosavljević, OIB 51556794836, Kutnjački Put 6,10000 Zagreb,CENTAR VIZIJA d.o.o. za trgovinu, OIB 05417850582, Kranjčevićeva 53,10000 Zagreb,Stjepan Žuljić, OIB 86416796158, Sisačka 16,10410 Velika Gorica,AQUAMONT d.o.o. za graditeljstvo, trgovinu i usluge, OIB 85058985197, Sobolski put 16,10000 Zagreb,Dalibor Koljenik, OIB 32237070324, Koranska 8,31500 Našice,JOSIP PETRIČEVIĆ, ŠETALIŠTE 150. BRIGADE 8,10000 Zagreb,Dino Marjanović, OIB 94571187643, Ulica Ljudevita Posavskog 16,10000 Zagreb,Otilia Varoščić, OIB 29857255382, Jablanska Ulica 32,10000 Zagreb,Krešimir Flas, OIB 24601707285, Vlatka Mačeka 10,35000 Slavonski Brod,Ivanka Zubčić, OIB 81995032685, UL. HRVATSKIH BRANITELJA 7 (ranije: PRIDRAGA, PRIDRAGA, 104),23312 Pridraga,Sanja Šukunda, OIB 59006877827, Ulica Brune Bušića 3,10000 Zagreb,Martinna Lana Kordić, OIB 17298754112, Slavka Kolara 35,10410 Velika Gorica,BORIS JURIĆ, VIJENAC DINARE,31000 Osijek,Zlata Piler, OIB 13123416897, Ulica Nikole Pavića 34,10000 Zagreb,Ljubica Vidak, OIB 59045015690, Jaruščica 5 A,10000 Zagreb,Anđela Matanović, OIB 23863557391, Nova X 55,22202 Rogoznica,Petra Kovač, OIB 81818391740, Sopnički Odvojak 5 C,10000 Zagreb,Valentina Pavković, OIB 87067683188, Jaruščica 7 A,10000 Zagreb,Božidar Lokner, OIB 27430987328, Jaruščica 7 A,10000 Zagreb,Miroslav Jurković, OIB 54288805565, Razumov Breg 6,10435 Falašćak,Tea Kolić, OIB 41585198769, Luketići 55,47300 Zagorje,IVICA TOMIĆ, VRANIĆEVA 11,10000 Zagreb,JOSIP JELIĆ, SLAVKA KOLARA 35,10410 Velika Gorica,Magda Butorac, OIB 08583634020, Bana Jelačića 55,32221 Cerić,Vladimir Čavlović, OIB 56625730708, Ulica Anđela Gabrijela 19,32100 Vinkovci,Tatjana Mateković, OIB 74561760663, Medveščak 99,10000 Zagreb,Vesna Mladina, OIB 71801437335, Ozaljska Ulica 96,10000 Zagreb,Miroslav Šarić, OIB 25341165767, Jaruščica 7,10000 Zagreb,Vedran Juroš, OIB 63902441919, Ulica Kralja Petra Svačića 3,31000 Osijek,Nikola Klaić, OIB 48832374139, Lojenov Prilaz 10,10000 Zagreb,Boris Hipp, OIB 42112609273, ULICA BANA TEODORA PEJAČEVIĆA 9 (ranije: NAŠICE, AUGUSTA CESARCA, 9),31500 Našice,Robert Žunić, OIB 45515944422, Savska Opatovina 34,10000 Zagreb,STUDIO RENTAL d.o.o. za usluge, OIB 04132278774, Športska 25,10410 Novo Čiče,Darko Barišić, OIB 62519692888, Huzjanova Ulica 22,10000 Zagreb,Željko Borovička, OIB 56179447139, Barčev Trg 14,10000 Zagreb,Zdenko Tica, OIB 49584641587, Ulica Vladimira Nazora 18,34551 Lipik,Sabina Abdurahimi, OIB 67660387238, Kombolova Ulica 3,10000 Zagreb,Darije Petolas, OIB 10344917608, Fancevljev Prilaz 8,10000 Zagreb,Perica Mitrović, OIB 29538074286, Kardinala Alojzija Stepinca 35,31000 Osijek,Matija Špičić, OIB 02495519389, Špičićeva Ulica 4,10410 Mičevec,Natali Bogićević, OIB 84056119217, Cvjetno Naselje 14,10410 Velika Gorica,Filip Grilec, OIB 94471925962, Ulica Cvijete Zuzorić 53,10000 Zagreb,Zdenka Štern, OIB 32826205231, Oreškovićeva Ulica 6 V,10000 Zagreb,Vladimir Vrhovec, OIB 36459972653, Jaruščica 11,10000 Zagreb,Oliver Zorić, OIB 35822433380, Jaruščica 11,10000 Zagreb,Vjekoslav Caktaš, OIB 62953165590, Solinske Mladeži 69 A,21210 Solin,TOMISLAV MILIČEVIĆ, VELIKI POGANAC 5,48312 Veliki Poganac,Antun Galić, OIB 26954182575, Šetal.150.brigade Hrvat.vojske 1,10000 Zagreb,VRHUNSKA GRADNJA j.d.o.o. za usluge, OIB 44285161879, Havidićeva 16,10000 Zagreb,Božica Bronzović Arbanas, OIB 81109718920, Jaruščica 5 A,10000 Zagreb,Kristina Tadić, OIB 34964601979, Omladinska Ulica 26,10310 Ivanić-Grad,Bernardica Djapić, OIB 83416361565, Ulica Božidara Magovca 48,10000 Zagreb,Anita Zrinjan, OIB 45979512796, Medsave 26,10430 Medsave,MARKO MARTINOVIĆ, STENJEVEČKA 35,10000 Zagreb,NEKTUS INTERIJERI d.o.o. za usluge, OIB 87157825646, Ulica Vojina Bakića 2,10000 Zagreb,Josip Munđar, OIB 55396621716, Ulica Đurđice Agićeve 3,10000 Zagreb,Igor Bubnjić, OIB 68673320401, Prvomajska 11,43500 Daruvar,Branka Lozić, OIB 03377626486, Ulica Ferde Livadića 10,10290 Zaprešić,Marinko Ratković, OIB 54057243372, Škarnik 26,42223 Škarnik,Dominik Brkić, OIB 14406310871, Jaruščica 9 D,10000 Zagreb,Ljubica Žuljić, OIB 47641118940, Sisačka 16,10410 Velika Gorica,Ivan Tržić, OIB 88170432071, Franje Blažinca 29,10370 Kozinščak,DETONEX d.o.o. za trgovinu, OIB 84246899345, Horvaćanska cesta 23,10000 Zagreb,Vanna Bojović, OIB 83656206667, Bartolići 35,10000 Zagreb,Alan Jurković, OIB 53995301946, Topnička Ulica 10,10000 Zagreb,Branka Tomaško, OIB 93793808015, Grančarska Ulica V. Odvojak 2,10257 Kupinečki Kraljevec,Ilija Tufeković, OIB 85272849807, Savski Gaj Iii. 18,10000 Zagreb,Antun-Željko Gidi, OIB 68779306540, Jaruščica 5,10000 Zagreb,Višnja Broqi, OIB 35093755829, Lanište 1 J,10000 Zagreb,GORAN TOMIĆ, BUKOVAČKA CESTA 331 A,10000 Zagreb,Nebojša Perić, OIB 17683491651, Baburičina Ulica 17,10000 Zagreb,Alen Jelovac, OIB 92213194197, Trg Kralja Tomislava 6,10000 Zagreb,Petar Klipić, OIB 72968154640, Pičmanova Ulica 5,10000 Zagreb,Maja Katana, OIB 98013783313, Ulica Milana Ogrizovića 2,10000 Zagreb,Goran Crepulja, OIB 18982056058, Špadići 78,52440 Poreč,Jelena Jozić, OIB 61368880664, Dankovečka Ulica 104,10000 Zagreb,Ela Mihovilović Brkić, OIB 71624369158, Prisavlje 10,10000 Zagreb,Miodrag Lesar, OIB 04182813536, Dolenica 12 F,10250 Lučko,Iris Cekuš Soltz, OIB 72558220282, Ulica Josipa Pupačića 4,10000 Zagreb,ORION ULAGANJA d.o.o. za usluge, OIB 45663810571, Jaruščica 11,10000 Zagreb,Milijana Vizjak, OIB 24053414429, Demšarova Ulica 41,10000 Zagreb,Snježana Šarić, OIB 81440476583, Ulica Grada Chicaga 4,10000 Zagreb,Ruža Santini, OIB 95280404750, Ivana Merza 8,23210 Turanj,TOP CLASS NEKRETNINE jednostavno društvo s ograničenom odgovornošću za gradnju i posredovanje u prometu nekretininama, OIB 71460389305, Ulica Karla Metikoša 3,10000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Surla,Ranko Tomašević,Veronika Grubišić,Jozo Jerković,Sebastijan Paunović,Dragan Josipović,Maja Došlić Leš,Robert Gruber,Marija Pavletić,DARKO SMOLJAN,Stipe Kljaić,B MAMIĆ,Mirjana Grubišić,IVAN ČOP,Marinka Perić,Sanja Lazić,Domagoj Šoše,IMPALA TRGOVINA, društvo s ograničenom odgovornošću za trgovinu i usluge,Martina Vuletić,ANTO PERIĆ,Marjan Leši,JOSIP VULETIĆ,Matija Jozić,Anđelka Marijanović,Marjan Bavčević,Marijan Malekin,DAJANA ANTONIJA BEBEK,Miro Šahinović,OPERETA LEGALIZACIJA društvo s ograničenom odgovornošću za promet nekretnina,Josip Biočić,Fikret Osmanović,Darko Šebalj,Jerko Huljev,Jakov Šošić,Jasmin Čaušević,Franjo Kušević,Rina Broqi,IVAN KRALJ,Mladen Petrlić,Zvonko Babić,Zvjezdana Balen-Vuglač,HOJSKI NEKRETNINE društvo s ograničenom odgovornošću za proizvodnju, trgovinu i usluge,Dragana Drobac,METRO LIVING d.o.o. za trgovinu i usluge,Martina Peričić,Ivona Vuglač,Darko Acalinović,Sandra Prskalo,Ranko Vukosavljević,CENTAR VIZIJA d.o.o. za trgovinu,Stjepan Žuljić,AQUAMONT d.o.o. za graditeljstvo, trgovinu i usluge,Dalibor Koljenik,JOSIP PETRIČEVIĆ,Dino Marjanović,Otilia Varoščić,Krešimir Flas,Ivanka Zubčić,Sanja Šukunda,Martinna Lana Kordić,BORIS JURIĆ,Zlata Piler,Ljubica Vidak,Anđela Matanović,Petra Kovač,Valentina Pavković,Božidar Lokner,Miroslav Jurković,Tea Kolić,IVICA TOMIĆ,JOSIP JELIĆ,Magda Butorac,Vladimir Čavlović,Tatjana Mateković,Vesna Mladina,Miroslav Šarić,Vedran Juroš,Nikola Klaić,Boris Hipp,Robert Žunić,STUDIO RENTAL d.o.o. za usluge,Darko Barišić,Željko Borovička,Zdenko Tica,Sabina Abdurahimi,Darije Petolas,Perica Mitrović,Matija Špičić,Natali Bogićević,Filip Grilec,Zdenka Štern,Vladimir Vrhovec,Oliver Zorić,Vjekoslav Caktaš,TOMISLAV MILIČEVIĆ,Antun Galić,VRHUNSKA GRADNJA j.d.o.o. za usluge,Božica Bronzović Arbanas,Kristina Tadić,Bernardica Djapić,Anita Zrinjan,MARKO MARTINOVIĆ,NEKTUS INTERIJERI d.o.o. za usluge,Josip Munđar,Igor Bubnjić,Branka Lozić,Marinko Ratković,Dominik Brkić,Ljubica Žuljić,Ivan Tržić,DETONEX d.o.o. za trgovinu,Vanna Bojović,Alan Jurković,Branka Tomaško,Ilija Tufeković,Antun-Željko Gidi,Višnja Broqi,GORAN TOMIĆ,Nebojša Perić,Alen Jelovac,Petar Klipić,Maja Katana,Goran Crepulja,Jelena Jozić,Ela Mihovilović Brkić,Miodrag Lesar,Iris Cekuš Soltz,ORION ULAGANJA d.o.o. za usluge,Milijana Vizjak,Snježana Šarić,Ruža Santini,TOP CLASS NEKRETNINE jednostavno društvo s ograničenom odgovornošću za gradnju i posredovanje u prometu nekretininama</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Surla,Ranko Tomašević,Veronika Grubišić,Jozo Jerković,Sebastijan Paunović,Dragan Josipović,Maja Došlić Leš,Robert Gruber,Marija Pavletić,DARKO SMOLJAN,Stipe Kljaić,B MAMIĆ,Mirjana Grubišić,IVAN ČOP,Marinka Perić,Sanja Lazić,Domagoj Šoše,IMPALA TRGOVINA, društvo s ograničenom odgovornošću za trgovinu i usluge,Martina Vuletić,ANTO PERIĆ,Marjan Leši,JOSIP VULETIĆ,Matija Jozić,Anđelka Marijanović,Marjan Bavčević,Marijan Malekin,DAJANA ANTONIJA BEBEK,Miro Šahinović,OPERETA LEGALIZACIJA društvo s ograničenom odgovornošću za promet nekretnina,Josip Biočić,Fikret Osmanović,Darko Šebalj,Jerko Huljev,Jakov Šošić,Jasmin Čaušević,Franjo Kušević,Rina Broqi,IVAN KRALJ,Mladen Petrlić,Zvonko Babić,Zvjezdana Balen-Vuglač,HOJSKI NEKRETNINE društvo s ograničenom odgovornošću za proizvodnju, trgovinu i usluge,Dragana Drobac,METRO LIVING d.o.o. za trgovinu i usluge,Martina Peričić,Ivona Vuglač,Darko Acalinović,Sandra Prskalo,Ranko Vukosavljević,CENTAR VIZIJA d.o.o. za trgovinu,Stjepan Žuljić,AQUAMONT d.o.o. za graditeljstvo, trgovinu i usluge,Dalibor Koljenik,JOSIP PETRIČEVIĆ,Dino Marjanović,Otilia Varoščić,Krešimir Flas,Ivanka Zubčić,Sanja Šukunda,Martinna Lana Kordić,BORIS JURIĆ,Zlata Piler,Ljubica Vidak,Anđela Matanović,Petra Kovač,Valentina Pavković,Božidar Lokner,Miroslav Jurković,Tea Kolić,IVICA TOMIĆ,JOSIP JELIĆ,Magda Butorac,Vladimir Čavlović,Tatjana Mateković,Vesna Mladina,Miroslav Šarić,Vedran Juroš,Nikola Klaić,Boris Hipp,Robert Žunić,STUDIO RENTAL d.o.o. za usluge,Darko Barišić,Željko Borovička,Zdenko Tica,Sabina Abdurahimi,Darije Petolas,Perica Mitrović,Matija Špičić,Natali Bogićević,Filip Grilec,Zdenka Štern,Vladimir Vrhovec,Oliver Zorić,Vjekoslav Caktaš,TOMISLAV MILIČEVIĆ,Antun Galić,VRHUNSKA GRADNJA j.d.o.o. za usluge,Božica Bronzović Arbanas,Kristina Tadić,Bernardica Djapić,Anita Zrinjan,MARKO MARTINOVIĆ,NEKTUS INTERIJERI d.o.o. za usluge,Josip Munđar,Igor Bubnjić,Branka Lozić,Marinko Ratković,Dominik Brkić,Ljubica Žuljić,Ivan Tržić,DETONEX d.o.o. za trgovinu,Vanna Bojović,Alan Jurković,Branka Tomaško,Ilija Tufeković,Antun-Željko Gidi,Višnja Broqi,GORAN TOMIĆ,Nebojša Perić,Alen Jelovac,Petar Klipić,Maja Katana,Goran Crepulja,Jelena Jozić,Ela Mihovilović Brkić,Miodrag Lesar,Iris Cekuš Soltz,ORION ULAGANJA d.o.o. za usluge,Milijana Vizjak,Snježana Šarić,Ruža Santini,TOP CLASS NEKRETNINE jednostavno društvo s ograničenom odgovornošću za gradnju i posredovanje u prometu nekretininama</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 OIB 05965133878,RENATO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69603850430,Ranko Tomašević, OIB 86778817194,Veronika Grubišić, OIB 10961890432,Jozo Jerković, OIB 16863827730,Sebastijan Paunović, OIB 71479698322,Dragan Josipović, OIB 05767821988,Maja Došlić Leš, OIB 75355077589,Robert Gruber, OIB 72359897820,Marija Pavletić, OIB 67403334435,DARKO SMOLJAN,Stipe Kljaić, OIB 04222923717,B MAMIĆ,Mirjana Grubišić, OIB 71833983967,IVAN ČOP,Marinka Perić, OIB 11689582126,Sanja Lazić, OIB 93538380913,Domagoj Šoše, OIB 76698290315,IMPALA TRGOVINA, društvo s ograničenom odgovornošću za trgovinu i usluge, OIB 74349957002,Martina Vuletić, OIB 73670201850,ANTO PERIĆ,Marjan Leši, OIB 77679532298,JOSIP VULETIĆ,Matija Jozić, OIB 63838897711,Anđelka Marijanović, OIB 50730779773,Marjan Bavčević, OIB 26538063798,Marijan Malekin, OIB 58644776096,DAJANA ANTONIJA BEBEK,Miro Šahinović, OIB 06143438724,OPERETA LEGALIZACIJA društvo s ograničenom odgovornošću za promet nekretnina, OIB 59459077421,Josip Biočić, OIB 01933666749,Fikret Osmanović, OIB 72517850145,Darko Šebalj, OIB 05296710885,Jerko Huljev, OIB 18648097894,Jakov Šošić, OIB 77618338351,Jasmin Čaušević, OIB 18030083498,Franjo Kušević, OIB 46060556856,Rina Broqi, OIB 27121995258,IVAN KRALJ,Mladen Petrlić, OIB 88977535430,Zvonko Babić, OIB 70434924687,Zvjezdana Balen-Vuglač, OIB 41427375263,HOJSKI NEKRETNINE društvo s ograničenom odgovornošću za proizvodnju, trgovinu i usluge, OIB 48954500679,Dragana Drobac, OIB 50310836278,METRO LIVING d.o.o. za trgovinu i usluge, OIB 18836443912,Martina Peričić, OIB 41096827899,Ivona Vuglač, OIB 68310426614,Darko Acalinović, OIB 00614141617,Sandra Prskalo, OIB 89797926066,Ranko Vukosavljević, OIB 51556794836,CENTAR VIZIJA d.o.o. za trgovinu, OIB 05417850582,Stjepan Žuljić, OIB 86416796158,AQUAMONT d.o.o. za graditeljstvo, trgovinu i usluge, OIB 85058985197,Dalibor Koljenik, OIB 32237070324,JOSIP PETRIČEVIĆ,Dino Marjanović, OIB 94571187643,Otilia Varoščić, OIB 29857255382,Krešimir Flas, OIB 24601707285,Ivanka Zubčić, OIB 81995032685,Sanja Šukunda, OIB 59006877827,Martinna Lana Kordić, OIB 17298754112,BORIS JURIĆ,Zlata Piler, OIB 13123416897,Ljubica Vidak, OIB 59045015690,Anđela Matanović, OIB 23863557391,Petra Kovač, OIB 81818391740,Valentina Pavković, OIB 87067683188,Božidar Lokner, OIB 27430987328,Miroslav Jurković, OIB 54288805565,Tea Kolić, OIB 41585198769,IVICA TOMIĆ,JOSIP JELIĆ,Magda Butorac, OIB 08583634020,Vladimir Čavlović, OIB 56625730708,Tatjana Mateković, OIB 74561760663,Vesna Mladina, OIB 71801437335,Miroslav Šarić, OIB 25341165767,Vedran Juroš, OIB 63902441919,Nikola Klaić, OIB 48832374139,Boris Hipp, OIB 42112609273,Robert Žunić, OIB 45515944422,STUDIO RENTAL d.o.o. za usluge, OIB 04132278774,Darko Barišić, OIB 62519692888,Željko Borovička, OIB 56179447139,Zdenko Tica, OIB 49584641587,Sabina Abdurahimi, OIB 67660387238,Darije Petolas, OIB 10344917608,Perica Mitrović, OIB 29538074286,Matija Špičić, OIB 02495519389,Natali Bogićević, OIB 84056119217,Filip Grilec, OIB 94471925962,Zdenka Štern, OIB 32826205231,Vladimir Vrhovec, OIB 36459972653,Oliver Zorić, OIB 35822433380,Vjekoslav Caktaš, OIB 62953165590,TOMISLAV MILIČEVIĆ,Antun Galić, OIB 26954182575,VRHUNSKA GRADNJA j.d.o.o. za usluge, OIB 44285161879,Božica Bronzović Arbanas, OIB 81109718920,Kristina Tadić, OIB 34964601979,Bernardica Djapić, OIB 83416361565,Anita Zrinjan, OIB 45979512796,MARKO MARTINOVIĆ,NEKTUS INTERIJERI d.o.o. za usluge, OIB 87157825646,Josip Munđar, OIB 55396621716,Igor Bubnjić, OIB 68673320401,Branka Lozić, OIB 03377626486,Marinko Ratković, OIB 54057243372,Dominik Brkić, OIB 14406310871,Ljubica Žuljić, OIB 47641118940,Ivan Tržić, OIB 88170432071,DETONEX d.o.o. za trgovinu, OIB 84246899345,Vanna Bojović, OIB 83656206667,Alan Jurković, OIB 53995301946,Branka Tomaško, OIB 93793808015,Ilija Tufeković, OIB 85272849807,Antun-Željko Gidi, OIB 68779306540,Višnja Broqi, OIB 35093755829,GORAN TOMIĆ,Nebojša Perić, OIB 17683491651,Alen Jelovac, OIB 92213194197,Petar Klipić, OIB 72968154640,Maja Katana, OIB 98013783313,Goran Crepulja, OIB 18982056058,Jelena Jozić, OIB 61368880664,Ela Mihovilović Brkić, OIB 71624369158,Miodrag Lesar, OIB 04182813536,Iris Cekuš Soltz, OIB 72558220282,ORION ULAGANJA d.o.o. za usluge, OIB 45663810571,Milijana Vizjak, OIB 24053414429,Snježana Šarić, OIB 81440476583,Ruža Santini, OIB 95280404750,TOP CLASS NEKRETNINE jednostavno društvo s ograničenom odgovornošću za gradnju i posredovanje u prometu nekretininama, OIB 71460389305</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 OIB 05965133878,RENATO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69603850430,Ranko Tomašević, OIB 86778817194,Veronika Grubišić, OIB 10961890432,Jozo Jerković, OIB 16863827730,Sebastijan Paunović, OIB 71479698322,Dragan Josipović, OIB 05767821988,Maja Došlić Leš, OIB 75355077589,Robert Gruber, OIB 72359897820,Marija Pavletić, OIB 67403334435,DARKO SMOLJAN,Stipe Kljaić, OIB 04222923717,B MAMIĆ,Mirjana Grubišić, OIB 71833983967,IVAN ČOP,Marinka Perić, OIB 11689582126,Sanja Lazić, OIB 93538380913,Domagoj Šoše, OIB 76698290315,IMPALA TRGOVINA, društvo s ograničenom odgovornošću za trgovinu i usluge, OIB 74349957002,Martina Vuletić, OIB 73670201850,ANTO PERIĆ,Marjan Leši, OIB 77679532298,JOSIP VULETIĆ,Matija Jozić, OIB 63838897711,Anđelka Marijanović, OIB 50730779773,Marjan Bavčević, OIB 26538063798,Marijan Malekin, OIB 58644776096,DAJANA ANTONIJA BEBEK,Miro Šahinović, OIB 06143438724,OPERETA LEGALIZACIJA društvo s ograničenom odgovornošću za promet nekretnina, OIB 59459077421,Josip Biočić, OIB 01933666749,Fikret Osmanović, OIB 72517850145,Darko Šebalj, OIB 05296710885,Jerko Huljev, OIB 18648097894,Jakov Šošić, OIB 77618338351,Jasmin Čaušević, OIB 18030083498,Franjo Kušević, OIB 46060556856,Rina Broqi, OIB 27121995258,IVAN KRALJ,Mladen Petrlić, OIB 88977535430,Zvonko Babić, OIB 70434924687,Zvjezdana Balen-Vuglač, OIB 41427375263,HOJSKI NEKRETNINE društvo s ograničenom odgovornošću za proizvodnju, trgovinu i usluge, OIB 48954500679,Dragana Drobac, OIB 50310836278,METRO LIVING d.o.o. za trgovinu i usluge, OIB 18836443912,Martina Peričić, OIB 41096827899,Ivona Vuglač, OIB 68310426614,Darko Acalinović, OIB 00614141617,Sandra Prskalo, OIB 89797926066,Ranko Vukosavljević, OIB 51556794836,CENTAR VIZIJA d.o.o. za trgovinu, OIB 05417850582,Stjepan Žuljić, OIB 86416796158,AQUAMONT d.o.o. za graditeljstvo, trgovinu i usluge, OIB 85058985197,Dalibor Koljenik, OIB 32237070324,JOSIP PETRIČEVIĆ,Dino Marjanović, OIB 94571187643,Otilia Varoščić, OIB 29857255382,Krešimir Flas, OIB 24601707285,Ivanka Zubčić, OIB 81995032685,Sanja Šukunda, OIB 59006877827,Martinna Lana Kordić, OIB 17298754112,BORIS JURIĆ,Zlata Piler, OIB 13123416897,Ljubica Vidak, OIB 59045015690,Anđela Matanović, OIB 23863557391,Petra Kovač, OIB 81818391740,Valentina Pavković, OIB 87067683188,Božidar Lokner, OIB 27430987328,Miroslav Jurković, OIB 54288805565,Tea Kolić, OIB 41585198769,IVICA TOMIĆ,JOSIP JELIĆ,Magda Butorac, OIB 08583634020,Vladimir Čavlović, OIB 56625730708,Tatjana Mateković, OIB 74561760663,Vesna Mladina, OIB 71801437335,Miroslav Šarić, OIB 25341165767,Vedran Juroš, OIB 63902441919,Nikola Klaić, OIB 48832374139,Boris Hipp, OIB 42112609273,Robert Žunić, OIB 45515944422,STUDIO RENTAL d.o.o. za usluge, OIB 04132278774,Darko Barišić, OIB 62519692888,Željko Borovička, OIB 56179447139,Zdenko Tica, OIB 49584641587,Sabina Abdurahimi, OIB 67660387238,Darije Petolas, OIB 10344917608,Perica Mitrović, OIB 29538074286,Matija Špičić, OIB 02495519389,Natali Bogićević, OIB 84056119217,Filip Grilec, OIB 94471925962,Zdenka Štern, OIB 32826205231,Vladimir Vrhovec, OIB 36459972653,Oliver Zorić, OIB 35822433380,Vjekoslav Caktaš, OIB 62953165590,TOMISLAV MILIČEVIĆ,Antun Galić, OIB 26954182575,VRHUNSKA GRADNJA j.d.o.o. za usluge, OIB 44285161879,Božica Bronzović Arbanas, OIB 81109718920,Kristina Tadić, OIB 34964601979,Bernardica Djapić, OIB 83416361565,Anita Zrinjan, OIB 45979512796,MARKO MARTINOVIĆ,NEKTUS INTERIJERI d.o.o. za usluge, OIB 87157825646,Josip Munđar, OIB 55396621716,Igor Bubnjić, OIB 68673320401,Branka Lozić, OIB 03377626486,Marinko Ratković, OIB 54057243372,Dominik Brkić, OIB 14406310871,Ljubica Žuljić, OIB 47641118940,Ivan Tržić, OIB 88170432071,DETONEX d.o.o. za trgovinu, OIB 84246899345,Vanna Bojović, OIB 83656206667,Alan Jurković, OIB 53995301946,Branka Tomaško, OIB 93793808015,Ilija Tufeković, OIB 85272849807,Antun-Željko Gidi, OIB 68779306540,Višnja Broqi, OIB 35093755829,GORAN TOMIĆ,Nebojša Perić, OIB 17683491651,Alen Jelovac, OIB 92213194197,Petar Klipić, OIB 72968154640,Maja Katana, OIB 98013783313,Goran Crepulja, OIB 18982056058,Jelena Jozić, OIB 61368880664,Ela Mihovilović Brkić, OIB 71624369158,Miodrag Lesar, OIB 04182813536,Iris Cekuš Soltz, OIB 72558220282,ORION ULAGANJA d.o.o. za usluge, OIB 45663810571,Milijana Vizjak, OIB 24053414429,Snježana Šarić, OIB 81440476583,Ruža Santini, OIB 95280404750,TOP CLASS NEKRETNINE jednostavno društvo s ograničenom odgovornošću za gradnju i posredovanje u prometu nekretininama, OIB 71460389305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 - R. Raduka</izvorni_sadrzaj>
    <derivirana_varijabla naziv="DomainObject.Predmet.TrenutnaLokacijaSpisa.Naziv_1">31. - R. Raduka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Fuček</izvorni_sadrzaj>
    <derivirana_varijabla naziv="DomainObject.Predmet.Zapisnicar_1">Monika Fuček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 zastupanog po punomoćniku Jurica Reberski</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tem>ORION ULAGANJA d.o.o. za usluge</item>
      <item>Milijana Vizjak</item>
      <item>Snježana Šarić</item>
      <item>Ruža Santini</item>
      <item>TOP CLASS NEKRETNINE jednostavno društvo s ograničenom odgovornošću za gradnju i posredovanje u prometu nekretininama</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 zastupanog po punomoćniku Jurica Reberski</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tem>ORION ULAGANJA d.o.o. za usluge</item>
      <item>Milijana Vizjak</item>
      <item>Snježana Šarić</item>
      <item>Ruža Santini</item>
      <item>TOP CLASS NEKRETNINE jednostavno društvo s ograničenom odgovornošću za gradnju i posredovanje u prometu nekretininama</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 OIB 05965133878</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tem>Ranko Tomašević, OIB 86778817194</item>
      <item>Veronika Grubišić, OIB 10961890432</item>
      <item>Jozo Jerković, OIB 16863827730</item>
      <item>Sebastijan Paunović, OIB 71479698322</item>
      <item>Dragan Josipović, OIB 05767821988</item>
      <item>Maja Došlić Leš, OIB 75355077589</item>
      <item>Robert Gruber, OIB 72359897820</item>
      <item>Marija Pavletić, OIB 67403334435</item>
      <item>DARKO SMOLJAN</item>
      <item>Stipe Kljaić, OIB 04222923717</item>
      <item>B MAMIĆ</item>
      <item>Mirjana Grubišić, OIB 71833983967</item>
      <item>IVAN ČOP</item>
      <item>Marinka Perić, OIB 11689582126</item>
      <item>Sanja Lazić, OIB 93538380913</item>
      <item>Domagoj Šoše, OIB 76698290315</item>
      <item>IMPALA TRGOVINA, društvo s ograničenom odgovornošću za trgovinu i usluge, OIB 74349957002</item>
      <item>Martina Vuletić, OIB 73670201850</item>
      <item>ANTO PERIĆ</item>
      <item>Marjan Leši, OIB 77679532298</item>
      <item>JOSIP VULETIĆ</item>
      <item>Matija Jozić, OIB 63838897711</item>
      <item>Anđelka Marijanović, OIB 50730779773</item>
      <item>Marjan Bavčević, OIB 26538063798</item>
      <item>Marijan Malekin, OIB 58644776096</item>
      <item>DAJANA ANTONIJA BEBEK</item>
      <item>Miro Šahinović, OIB 06143438724</item>
      <item>OPERETA LEGALIZACIJA društvo s ograničenom odgovornošću za promet nekretnina, OIB 59459077421</item>
      <item>Josip Biočić, OIB 01933666749</item>
      <item>Fikret Osmanović, OIB 72517850145</item>
      <item>Darko Šebalj, OIB 05296710885</item>
      <item>Jerko Huljev, OIB 18648097894</item>
      <item>Jakov Šošić, OIB 77618338351</item>
      <item>Jasmin Čaušević, OIB 18030083498</item>
      <item>Franjo Kušević, OIB 46060556856</item>
      <item>Rina Broqi, OIB 27121995258</item>
      <item>IVAN KRALJ</item>
      <item>Mladen Petrlić, OIB 88977535430</item>
      <item>Zvonko Babić, OIB 70434924687</item>
      <item>Zvjezdana Balen-Vuglač, OIB 41427375263</item>
      <item>HOJSKI NEKRETNINE društvo s ograničenom odgovornošću za proizvodnju, trgovinu i usluge, OIB 48954500679</item>
      <item>Dragana Drobac, OIB 50310836278</item>
      <item>METRO LIVING d.o.o. za trgovinu i usluge, OIB 18836443912 zastupanog po punomoćniku Jurica Reberski</item>
      <item>Martina Peričić, OIB 41096827899</item>
      <item>Ivona Vuglač, OIB 68310426614</item>
      <item>Darko Acalinović, OIB 00614141617</item>
      <item>Sandra Prskalo, OIB 89797926066</item>
      <item>Ranko Vukosavljević, OIB 51556794836</item>
      <item>CENTAR VIZIJA d.o.o. za trgovinu, OIB 05417850582</item>
      <item>Stjepan Žuljić, OIB 86416796158</item>
      <item>AQUAMONT d.o.o. za graditeljstvo, trgovinu i usluge, OIB 85058985197</item>
      <item>Dalibor Koljenik, OIB 32237070324</item>
      <item>JOSIP PETRIČEVIĆ</item>
      <item>Dino Marjanović, OIB 94571187643</item>
      <item>Otilia Varoščić, OIB 29857255382</item>
      <item>Krešimir Flas, OIB 24601707285</item>
      <item>Ivanka Zubčić, OIB 81995032685</item>
      <item>Sanja Šukunda, OIB 59006877827</item>
      <item>Martinna Lana Kordić, OIB 17298754112</item>
      <item>BORIS JURIĆ</item>
      <item>Zlata Piler, OIB 13123416897</item>
      <item>Ljubica Vidak, OIB 59045015690</item>
      <item>Anđela Matanović, OIB 23863557391</item>
      <item>Petra Kovač, OIB 81818391740</item>
      <item>Valentina Pavković, OIB 87067683188</item>
      <item>Božidar Lokner, OIB 27430987328</item>
      <item>Miroslav Jurković, OIB 54288805565</item>
      <item>Tea Kolić, OIB 41585198769</item>
      <item>IVICA TOMIĆ</item>
      <item>JOSIP JELIĆ</item>
      <item>Magda Butorac, OIB 08583634020</item>
      <item>Vladimir Čavlović, OIB 56625730708</item>
      <item>Tatjana Mateković, OIB 74561760663</item>
      <item>Vesna Mladina, OIB 71801437335</item>
      <item>Miroslav Šarić, OIB 25341165767</item>
      <item>Vedran Juroš, OIB 63902441919</item>
      <item>Nikola Klaić, OIB 48832374139</item>
      <item>Boris Hipp, OIB 42112609273</item>
      <item>Robert Žunić, OIB 45515944422</item>
      <item>STUDIO RENTAL d.o.o. za usluge, OIB 04132278774</item>
      <item>Darko Barišić, OIB 62519692888</item>
      <item>Željko Borovička, OIB 56179447139</item>
      <item>Zdenko Tica, OIB 49584641587</item>
      <item>Sabina Abdurahimi, OIB 67660387238</item>
      <item>Darije Petolas, OIB 10344917608</item>
      <item>Perica Mitrović, OIB 29538074286</item>
      <item>Matija Špičić, OIB 02495519389</item>
      <item>Natali Bogićević, OIB 84056119217</item>
      <item>Filip Grilec, OIB 94471925962</item>
      <item>Zdenka Štern, OIB 32826205231</item>
      <item>Vladimir Vrhovec, OIB 36459972653</item>
      <item>Oliver Zorić, OIB 35822433380</item>
      <item>Vjekoslav Caktaš, OIB 62953165590</item>
      <item>TOMISLAV MILIČEVIĆ</item>
      <item>Antun Galić, OIB 26954182575</item>
      <item>VRHUNSKA GRADNJA j.d.o.o. za usluge, OIB 44285161879</item>
      <item>Božica Bronzović Arbanas, OIB 81109718920</item>
      <item>Kristina Tadić, OIB 34964601979</item>
      <item>Bernardica Djapić, OIB 83416361565</item>
      <item>Anita Zrinjan, OIB 45979512796</item>
      <item>MARKO MARTINOVIĆ</item>
      <item>NEKTUS INTERIJERI d.o.o. za usluge, OIB 87157825646</item>
      <item>Josip Munđar, OIB 55396621716</item>
      <item>Igor Bubnjić, OIB 68673320401</item>
      <item>Branka Lozić, OIB 03377626486</item>
      <item>Marinko Ratković, OIB 54057243372</item>
      <item>Dominik Brkić, OIB 14406310871</item>
      <item>Ljubica Žuljić, OIB 47641118940</item>
      <item>Ivan Tržić, OIB 88170432071</item>
      <item>DETONEX d.o.o. za trgovinu, OIB 84246899345</item>
      <item>Vanna Bojović, OIB 83656206667</item>
      <item>Alan Jurković, OIB 53995301946</item>
      <item>Branka Tomaško, OIB 93793808015</item>
      <item>Ilija Tufeković, OIB 85272849807</item>
      <item>Antun-Željko Gidi, OIB 68779306540</item>
      <item>Višnja Broqi, OIB 35093755829</item>
      <item>GORAN TOMIĆ</item>
      <item>Nebojša Perić, OIB 17683491651</item>
      <item>Alen Jelovac, OIB 92213194197</item>
      <item>Petar Klipić, OIB 72968154640</item>
      <item>Maja Katana, OIB 98013783313</item>
      <item>Goran Crepulja, OIB 18982056058</item>
      <item>Jelena Jozić, OIB 61368880664</item>
      <item>Ela Mihovilović Brkić, OIB 71624369158</item>
      <item>Miodrag Lesar, OIB 04182813536</item>
      <item>Iris Cekuš Soltz, OIB 72558220282</item>
      <item>ORION ULAGANJA d.o.o. za usluge, OIB 45663810571</item>
      <item>Milijana Vizjak, OIB 24053414429</item>
      <item>Snježana Šarić, OIB 81440476583</item>
      <item>Ruža Santini, OIB 95280404750</item>
      <item>TOP CLASS NEKRETNINE jednostavno društvo s ograničenom odgovornošću za gradnju i posredovanje u prometu nekretininama, OIB 71460389305</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 OIB 05965133878</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tem>Ranko Tomašević, OIB 86778817194</item>
      <item>Veronika Grubišić, OIB 10961890432</item>
      <item>Jozo Jerković, OIB 16863827730</item>
      <item>Sebastijan Paunović, OIB 71479698322</item>
      <item>Dragan Josipović, OIB 05767821988</item>
      <item>Maja Došlić Leš, OIB 75355077589</item>
      <item>Robert Gruber, OIB 72359897820</item>
      <item>Marija Pavletić, OIB 67403334435</item>
      <item>DARKO SMOLJAN</item>
      <item>Stipe Kljaić, OIB 04222923717</item>
      <item>B MAMIĆ</item>
      <item>Mirjana Grubišić, OIB 71833983967</item>
      <item>IVAN ČOP</item>
      <item>Marinka Perić, OIB 11689582126</item>
      <item>Sanja Lazić, OIB 93538380913</item>
      <item>Domagoj Šoše, OIB 76698290315</item>
      <item>IMPALA TRGOVINA, društvo s ograničenom odgovornošću za trgovinu i usluge, OIB 74349957002</item>
      <item>Martina Vuletić, OIB 73670201850</item>
      <item>ANTO PERIĆ</item>
      <item>Marjan Leši, OIB 77679532298</item>
      <item>JOSIP VULETIĆ</item>
      <item>Matija Jozić, OIB 63838897711</item>
      <item>Anđelka Marijanović, OIB 50730779773</item>
      <item>Marjan Bavčević, OIB 26538063798</item>
      <item>Marijan Malekin, OIB 58644776096</item>
      <item>DAJANA ANTONIJA BEBEK</item>
      <item>Miro Šahinović, OIB 06143438724</item>
      <item>OPERETA LEGALIZACIJA društvo s ograničenom odgovornošću za promet nekretnina, OIB 59459077421</item>
      <item>Josip Biočić, OIB 01933666749</item>
      <item>Fikret Osmanović, OIB 72517850145</item>
      <item>Darko Šebalj, OIB 05296710885</item>
      <item>Jerko Huljev, OIB 18648097894</item>
      <item>Jakov Šošić, OIB 77618338351</item>
      <item>Jasmin Čaušević, OIB 18030083498</item>
      <item>Franjo Kušević, OIB 46060556856</item>
      <item>Rina Broqi, OIB 27121995258</item>
      <item>IVAN KRALJ</item>
      <item>Mladen Petrlić, OIB 88977535430</item>
      <item>Zvonko Babić, OIB 70434924687</item>
      <item>Zvjezdana Balen-Vuglač, OIB 41427375263</item>
      <item>HOJSKI NEKRETNINE društvo s ograničenom odgovornošću za proizvodnju, trgovinu i usluge, OIB 48954500679</item>
      <item>Dragana Drobac, OIB 50310836278</item>
      <item>METRO LIVING d.o.o. za trgovinu i usluge, OIB 18836443912 zastupanog po punomoćniku Jurica Reberski</item>
      <item>Martina Peričić, OIB 41096827899</item>
      <item>Ivona Vuglač, OIB 68310426614</item>
      <item>Darko Acalinović, OIB 00614141617</item>
      <item>Sandra Prskalo, OIB 89797926066</item>
      <item>Ranko Vukosavljević, OIB 51556794836</item>
      <item>CENTAR VIZIJA d.o.o. za trgovinu, OIB 05417850582</item>
      <item>Stjepan Žuljić, OIB 86416796158</item>
      <item>AQUAMONT d.o.o. za graditeljstvo, trgovinu i usluge, OIB 85058985197</item>
      <item>Dalibor Koljenik, OIB 32237070324</item>
      <item>JOSIP PETRIČEVIĆ</item>
      <item>Dino Marjanović, OIB 94571187643</item>
      <item>Otilia Varoščić, OIB 29857255382</item>
      <item>Krešimir Flas, OIB 24601707285</item>
      <item>Ivanka Zubčić, OIB 81995032685</item>
      <item>Sanja Šukunda, OIB 59006877827</item>
      <item>Martinna Lana Kordić, OIB 17298754112</item>
      <item>BORIS JURIĆ</item>
      <item>Zlata Piler, OIB 13123416897</item>
      <item>Ljubica Vidak, OIB 59045015690</item>
      <item>Anđela Matanović, OIB 23863557391</item>
      <item>Petra Kovač, OIB 81818391740</item>
      <item>Valentina Pavković, OIB 87067683188</item>
      <item>Božidar Lokner, OIB 27430987328</item>
      <item>Miroslav Jurković, OIB 54288805565</item>
      <item>Tea Kolić, OIB 41585198769</item>
      <item>IVICA TOMIĆ</item>
      <item>JOSIP JELIĆ</item>
      <item>Magda Butorac, OIB 08583634020</item>
      <item>Vladimir Čavlović, OIB 56625730708</item>
      <item>Tatjana Mateković, OIB 74561760663</item>
      <item>Vesna Mladina, OIB 71801437335</item>
      <item>Miroslav Šarić, OIB 25341165767</item>
      <item>Vedran Juroš, OIB 63902441919</item>
      <item>Nikola Klaić, OIB 48832374139</item>
      <item>Boris Hipp, OIB 42112609273</item>
      <item>Robert Žunić, OIB 45515944422</item>
      <item>STUDIO RENTAL d.o.o. za usluge, OIB 04132278774</item>
      <item>Darko Barišić, OIB 62519692888</item>
      <item>Željko Borovička, OIB 56179447139</item>
      <item>Zdenko Tica, OIB 49584641587</item>
      <item>Sabina Abdurahimi, OIB 67660387238</item>
      <item>Darije Petolas, OIB 10344917608</item>
      <item>Perica Mitrović, OIB 29538074286</item>
      <item>Matija Špičić, OIB 02495519389</item>
      <item>Natali Bogićević, OIB 84056119217</item>
      <item>Filip Grilec, OIB 94471925962</item>
      <item>Zdenka Štern, OIB 32826205231</item>
      <item>Vladimir Vrhovec, OIB 36459972653</item>
      <item>Oliver Zorić, OIB 35822433380</item>
      <item>Vjekoslav Caktaš, OIB 62953165590</item>
      <item>TOMISLAV MILIČEVIĆ</item>
      <item>Antun Galić, OIB 26954182575</item>
      <item>VRHUNSKA GRADNJA j.d.o.o. za usluge, OIB 44285161879</item>
      <item>Božica Bronzović Arbanas, OIB 81109718920</item>
      <item>Kristina Tadić, OIB 34964601979</item>
      <item>Bernardica Djapić, OIB 83416361565</item>
      <item>Anita Zrinjan, OIB 45979512796</item>
      <item>MARKO MARTINOVIĆ</item>
      <item>NEKTUS INTERIJERI d.o.o. za usluge, OIB 87157825646</item>
      <item>Josip Munđar, OIB 55396621716</item>
      <item>Igor Bubnjić, OIB 68673320401</item>
      <item>Branka Lozić, OIB 03377626486</item>
      <item>Marinko Ratković, OIB 54057243372</item>
      <item>Dominik Brkić, OIB 14406310871</item>
      <item>Ljubica Žuljić, OIB 47641118940</item>
      <item>Ivan Tržić, OIB 88170432071</item>
      <item>DETONEX d.o.o. za trgovinu, OIB 84246899345</item>
      <item>Vanna Bojović, OIB 83656206667</item>
      <item>Alan Jurković, OIB 53995301946</item>
      <item>Branka Tomaško, OIB 93793808015</item>
      <item>Ilija Tufeković, OIB 85272849807</item>
      <item>Antun-Željko Gidi, OIB 68779306540</item>
      <item>Višnja Broqi, OIB 35093755829</item>
      <item>GORAN TOMIĆ</item>
      <item>Nebojša Perić, OIB 17683491651</item>
      <item>Alen Jelovac, OIB 92213194197</item>
      <item>Petar Klipić, OIB 72968154640</item>
      <item>Maja Katana, OIB 98013783313</item>
      <item>Goran Crepulja, OIB 18982056058</item>
      <item>Jelena Jozić, OIB 61368880664</item>
      <item>Ela Mihovilović Brkić, OIB 71624369158</item>
      <item>Miodrag Lesar, OIB 04182813536</item>
      <item>Iris Cekuš Soltz, OIB 72558220282</item>
      <item>ORION ULAGANJA d.o.o. za usluge, OIB 45663810571</item>
      <item>Milijana Vizjak, OIB 24053414429</item>
      <item>Snježana Šarić, OIB 81440476583</item>
      <item>Ruža Santini, OIB 95280404750</item>
      <item>TOP CLASS NEKRETNINE jednostavno društvo s ograničenom odgovornošću za gradnju i posredovanje u prometu nekretininama, OIB 71460389305</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Jaruščica 9, 10000 Zagreb</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 Jaruščica 11, 10000 Zagreb</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item>Ranko Tomašević, Zamenhofova Ulica 6, 10000 Zagreb</item>
      <item>Veronika Grubišić, Ulica Ivice Kičmanovića 22, 10000 Zagreb</item>
      <item>Jozo Jerković, Jaruščica 5 A, 10000 Zagreb</item>
      <item>Sebastijan Paunović, Ulica Vladimira Filakovca 5, 10000 Zagreb</item>
      <item>Dragan Josipović, Milana Nemičića 19, 44250 Petrinja</item>
      <item>Maja Došlić Leš, Frankopanska 1, 35410 Batrina</item>
      <item>Robert Gruber, Štefanićeva Ulica 8, 10000 Zagreb</item>
      <item>Marija Pavletić, Ulica Rudolfa Bićanića 16, 10000 Zagreb</item>
      <item>DARKO SMOLJAN, STADITTEIL NEUHAUSEN AMTACKERSTR METZINGEN, 72555 STADITTEIL NEUHAUSEN AMTACKERSTR METZINGEN</item>
      <item>Stipe Kljaić, Jaruščica 5 A, 10000 Zagreb</item>
      <item>B MAMIĆ, Šestinski dol 135, 10000 Zagreb</item>
      <item>Mirjana Grubišić, Trnava I. 51 A, 10000 Zagreb</item>
      <item>IVAN ČOP, Jaruščica 5/A, 10000 Zagreb</item>
      <item>Marinka Perić, Filipa Macure 21, Banja Luka</item>
      <item>Sanja Lazić, Kralja Tomislava 17, 33520 Slatina</item>
      <item>Domagoj Šoše, Logorište 19 A, 47000 Karlovac</item>
      <item>IMPALA TRGOVINA, društvo s ograničenom odgovornošću za trgovinu i usluge, Ivana Keleka 83, 10360 Sesvete</item>
      <item>Martina Vuletić, Kalabarovo Vrelo 12, 10000 Zagreb</item>
      <item>ANTO PERIĆ, BIHAĆKA 30 SESVETSKI KRALJEVEC, 10360 Sesvete</item>
      <item>Marjan Leši, Stubička Ulica 91 A, 10000 Zagreb</item>
      <item>JOSIP VULETIĆ, ULICA ANÐELA NUIĆA 97, 10000 Zagreb</item>
      <item>Matija Jozić, Štibrenska Ulica 1 A, 10360 Sesvete</item>
      <item>Anđelka Marijanović, Trpinjska Ulica 3, 10000 Zagreb</item>
      <item>Marjan Bavčević, Skradinska 3, 21000 Split</item>
      <item>Marijan Malekin, Vrlička Ulica 63, 21230 Sinj</item>
      <item>DAJANA ANTONIJA BEBEK, JARUŠČICA 11, 10000 Zagreb</item>
      <item>Miro Šahinović, Ulica Nike Grškovića 4, 10000 Zagreb</item>
      <item>OPERETA LEGALIZACIJA društvo s ograničenom odgovornošću za promet nekretnina, Kranjčevićeva 53, 10000 Zagreb</item>
      <item>Josip Biočić, Mendlova Ulica 7, 10000 Zagreb</item>
      <item>Fikret Osmanović, Jaruščica 11, 10000 Zagreb</item>
      <item>Darko Šebalj, Posavsko Vrbovo 89 A, 10411 Vrbovo Posavsko</item>
      <item>Jerko Huljev, 4. Rakitski Odvojak 5, 10437 Rakitje</item>
      <item>Jakov Šošić, Odeska 6, 21000 Split</item>
      <item>Jasmin Čaušević, Čaklje 37, 21327 Podgora</item>
      <item>Franjo Kušević, Lučelnica 87, 10451 Lučelnica</item>
      <item>Rina Broqi, Horvaćanska Cesta 166, 10000 Zagreb</item>
      <item>IVAN KRALJ, V. VRBICE 15, 10250 Lučko</item>
      <item>Mladen Petrlić, Ludbreška Ulica 10, 10000 Zagreb</item>
      <item>Zvonko Babić, Jurice Muraia 2, 40000 Čakovec</item>
      <item>Zvjezdana Balen-Vuglač, Marinići 80 B, 51216 Marinići</item>
      <item>HOJSKI NEKRETNINE društvo s ograničenom odgovornošću za proizvodnju, trgovinu i usluge, Majdakova 45, 10000 Zagreb</item>
      <item>Dragana Drobac, Cernik 225, 51218 Cernik</item>
      <item>METRO LIVING d.o.o. za trgovinu i usluge, Sobolski put 16, 10000 Zagreb zastupanog po punomoćniku Jurica Reberski</item>
      <item>Martina Peričić, Ulica Ivana Zahara 3, 10000 Zagreb</item>
      <item>Ivona Vuglač, Marinići 80 B, 51216 Marinići</item>
      <item>Darko Acalinović, Vladimira Nazora 90, 21480 Vis</item>
      <item>Sandra Prskalo, Jablanovac 24, 10000 Zagreb</item>
      <item>Ranko Vukosavljević, Kutnjački Put 6, 10000 Zagreb</item>
      <item>CENTAR VIZIJA d.o.o. za trgovinu, Kranjčevićeva 53, 10000 Zagreb</item>
      <item>Stjepan Žuljić, Sisačka 16, 10410 Velika Gorica</item>
      <item>AQUAMONT d.o.o. za graditeljstvo, trgovinu i usluge, Sobolski put 16, 10000 Zagreb</item>
      <item>Dalibor Koljenik, Koranska 8, 31500 Našice</item>
      <item>JOSIP PETRIČEVIĆ, ŠETALIŠTE 150. BRIGADE 8, 10000 Zagreb</item>
      <item>Dino Marjanović, Ulica Ljudevita Posavskog 16, 10000 Zagreb</item>
      <item>Otilia Varoščić, Jablanska Ulica 32, 10000 Zagreb</item>
      <item>Krešimir Flas, Vlatka Mačeka 10, 35000 Slavonski Brod</item>
      <item>Ivanka Zubčić, UL. HRVATSKIH BRANITELJA 7 (ranije: PRIDRAGA, PRIDRAGA, 104), 23312 Pridraga</item>
      <item>Sanja Šukunda, Ulica Brune Bušića 3, 10000 Zagreb</item>
      <item>Martinna Lana Kordić, Slavka Kolara 35, 10410 Velika Gorica</item>
      <item>BORIS JURIĆ, VIJENAC DINARE, 31000 Osijek</item>
      <item>Zlata Piler, Ulica Nikole Pavića 34, 10000 Zagreb</item>
      <item>Ljubica Vidak, Jaruščica 5 A, 10000 Zagreb</item>
      <item>Anđela Matanović, Nova X 55, 22202 Rogoznica</item>
      <item>Petra Kovač, Sopnički Odvojak 5 C, 10000 Zagreb</item>
      <item>Valentina Pavković, Jaruščica 7 A, 10000 Zagreb</item>
      <item>Božidar Lokner, Jaruščica 7 A, 10000 Zagreb</item>
      <item>Miroslav Jurković, Razumov Breg 6, 10435 Falašćak</item>
      <item>Tea Kolić, Luketići 55, 47300 Zagorje</item>
      <item>IVICA TOMIĆ, VRANIĆEVA 11, 10000 Zagreb</item>
      <item>JOSIP JELIĆ, SLAVKA KOLARA 35, 10410 Velika Gorica</item>
      <item>Magda Butorac, Bana Jelačića 55, 32221 Cerić</item>
      <item>Vladimir Čavlović, Ulica Anđela Gabrijela 19, 32100 Vinkovci</item>
      <item>Tatjana Mateković, Medveščak 99, 10000 Zagreb</item>
      <item>Vesna Mladina, Ozaljska Ulica 96, 10000 Zagreb</item>
      <item>Miroslav Šarić, Jaruščica 7, 10000 Zagreb</item>
      <item>Vedran Juroš, Ulica Kralja Petra Svačića 3, 31000 Osijek</item>
      <item>Nikola Klaić, Lojenov Prilaz 10, 10000 Zagreb</item>
      <item>Boris Hipp, ULICA BANA TEODORA PEJAČEVIĆA 9 (ranije: NAŠICE, AUGUSTA CESARCA, 9), 31500 Našice</item>
      <item>Robert Žunić, Savska Opatovina 34, 10000 Zagreb</item>
      <item>STUDIO RENTAL d.o.o. za usluge, Športska 25, 10410 Novo Čiče</item>
      <item>Darko Barišić, Huzjanova Ulica 22, 10000 Zagreb</item>
      <item>Željko Borovička, Barčev Trg 14, 10000 Zagreb</item>
      <item>Zdenko Tica, Ulica Vladimira Nazora 18, 34551 Lipik</item>
      <item>Sabina Abdurahimi, Kombolova Ulica 3, 10000 Zagreb</item>
      <item>Darije Petolas, Fancevljev Prilaz 8, 10000 Zagreb</item>
      <item>Perica Mitrović, Kardinala Alojzija Stepinca 35, 31000 Osijek</item>
      <item>Matija Špičić, Špičićeva Ulica 4, 10410 Mičevec</item>
      <item>Natali Bogićević, Cvjetno Naselje 14, 10410 Velika Gorica</item>
      <item>Filip Grilec, Ulica Cvijete Zuzorić 53, 10000 Zagreb</item>
      <item>Zdenka Štern, Oreškovićeva Ulica 6 V, 10000 Zagreb</item>
      <item>Vladimir Vrhovec, Jaruščica 11, 10000 Zagreb</item>
      <item>Oliver Zorić, Jaruščica 11, 10000 Zagreb</item>
      <item>Vjekoslav Caktaš, Solinske Mladeži 69 A, 21210 Solin</item>
      <item>TOMISLAV MILIČEVIĆ, VELIKI POGANAC 5, 48312 Veliki Poganac</item>
      <item>Antun Galić, Šetal.150.brigade Hrvat.vojske 1, 10000 Zagreb</item>
      <item>VRHUNSKA GRADNJA j.d.o.o. za usluge, Havidićeva 16, 10000 Zagreb</item>
      <item>Božica Bronzović Arbanas, Jaruščica 5 A, 10000 Zagreb</item>
      <item>Kristina Tadić, Omladinska Ulica 26, 10310 Ivanić-Grad</item>
      <item>Bernardica Djapić, Ulica Božidara Magovca 48, 10000 Zagreb</item>
      <item>Anita Zrinjan, Medsave 26, 10430 Medsave</item>
      <item>MARKO MARTINOVIĆ, STENJEVEČKA 35, 10000 Zagreb</item>
      <item>NEKTUS INTERIJERI d.o.o. za usluge, Ulica Vojina Bakića 2, 10000 Zagreb</item>
      <item>Josip Munđar, Ulica Đurđice Agićeve 3, 10000 Zagreb</item>
      <item>Igor Bubnjić, Prvomajska 11, 43500 Daruvar</item>
      <item>Branka Lozić, Ulica Ferde Livadića 10, 10290 Zaprešić</item>
      <item>Marinko Ratković, Škarnik 26, 42223 Škarnik</item>
      <item>Dominik Brkić, Jaruščica 9 D, 10000 Zagreb</item>
      <item>Ljubica Žuljić, Sisačka 16, 10410 Velika Gorica</item>
      <item>Ivan Tržić, Franje Blažinca 29, 10370 Kozinščak</item>
      <item>DETONEX d.o.o. za trgovinu, Horvaćanska cesta 23, 10000 Zagreb</item>
      <item>Vanna Bojović, Bartolići 35, 10000 Zagreb</item>
      <item>Alan Jurković, Topnička Ulica 10, 10000 Zagreb</item>
      <item>Branka Tomaško, Grančarska Ulica V. Odvojak 2, 10257 Kupinečki Kraljevec</item>
      <item>Ilija Tufeković, Savski Gaj Iii. 18, 10000 Zagreb</item>
      <item>Antun-Željko Gidi, Jaruščica 5, 10000 Zagreb</item>
      <item>Višnja Broqi, Lanište 1 J, 10000 Zagreb</item>
      <item>GORAN TOMIĆ, BUKOVAČKA CESTA 331 A, 10000 Zagreb</item>
      <item>Nebojša Perić, Baburičina Ulica 17, 10000 Zagreb</item>
      <item>Alen Jelovac, Trg Kralja Tomislava 6, 10000 Zagreb</item>
      <item>Petar Klipić, Pičmanova Ulica 5, 10000 Zagreb</item>
      <item>Maja Katana, Ulica Milana Ogrizovića 2, 10000 Zagreb</item>
      <item>Goran Crepulja, Špadići 78, 52440 Poreč</item>
      <item>Jelena Jozić, Dankovečka Ulica 104, 10000 Zagreb</item>
      <item>Ela Mihovilović Brkić, Prisavlje 10, 10000 Zagreb</item>
      <item>Miodrag Lesar, Dolenica 12 F, 10250 Lučko</item>
      <item>Iris Cekuš Soltz, Ulica Josipa Pupačića 4, 10000 Zagreb</item>
      <item>ORION ULAGANJA d.o.o. za usluge, Jaruščica 11, 10000 Zagreb</item>
      <item>Milijana Vizjak, Demšarova Ulica 41, 10000 Zagreb</item>
      <item>Snježana Šarić, Ulica Grada Chicaga 4, 10000 Zagreb</item>
      <item>Ruža Santini, Ivana Merza 8, 23210 Turanj</item>
      <item>TOP CLASS NEKRETNINE jednostavno društvo s ograničenom odgovornošću za gradnju i posredovanje u prometu nekretininama, Ulica Karla Metikoša 3, 10000 Zagreb</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Jaruščica 9, 10000 Zagreb</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 Jaruščica 11, 10000 Zagreb</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item>Ranko Tomašević, Zamenhofova Ulica 6, 10000 Zagreb</item>
      <item>Veronika Grubišić, Ulica Ivice Kičmanovića 22, 10000 Zagreb</item>
      <item>Jozo Jerković, Jaruščica 5 A, 10000 Zagreb</item>
      <item>Sebastijan Paunović, Ulica Vladimira Filakovca 5, 10000 Zagreb</item>
      <item>Dragan Josipović, Milana Nemičića 19, 44250 Petrinja</item>
      <item>Maja Došlić Leš, Frankopanska 1, 35410 Batrina</item>
      <item>Robert Gruber, Štefanićeva Ulica 8, 10000 Zagreb</item>
      <item>Marija Pavletić, Ulica Rudolfa Bićanića 16, 10000 Zagreb</item>
      <item>DARKO SMOLJAN, STADITTEIL NEUHAUSEN AMTACKERSTR METZINGEN, 72555 STADITTEIL NEUHAUSEN AMTACKERSTR METZINGEN</item>
      <item>Stipe Kljaić, Jaruščica 5 A, 10000 Zagreb</item>
      <item>B MAMIĆ, Šestinski dol 135, 10000 Zagreb</item>
      <item>Mirjana Grubišić, Trnava I. 51 A, 10000 Zagreb</item>
      <item>IVAN ČOP, Jaruščica 5/A, 10000 Zagreb</item>
      <item>Marinka Perić, Filipa Macure 21, Banja Luka</item>
      <item>Sanja Lazić, Kralja Tomislava 17, 33520 Slatina</item>
      <item>Domagoj Šoše, Logorište 19 A, 47000 Karlovac</item>
      <item>IMPALA TRGOVINA, društvo s ograničenom odgovornošću za trgovinu i usluge, Ivana Keleka 83, 10360 Sesvete</item>
      <item>Martina Vuletić, Kalabarovo Vrelo 12, 10000 Zagreb</item>
      <item>ANTO PERIĆ, BIHAĆKA 30 SESVETSKI KRALJEVEC, 10360 Sesvete</item>
      <item>Marjan Leši, Stubička Ulica 91 A, 10000 Zagreb</item>
      <item>JOSIP VULETIĆ, ULICA ANÐELA NUIĆA 97, 10000 Zagreb</item>
      <item>Matija Jozić, Štibrenska Ulica 1 A, 10360 Sesvete</item>
      <item>Anđelka Marijanović, Trpinjska Ulica 3, 10000 Zagreb</item>
      <item>Marjan Bavčević, Skradinska 3, 21000 Split</item>
      <item>Marijan Malekin, Vrlička Ulica 63, 21230 Sinj</item>
      <item>DAJANA ANTONIJA BEBEK, JARUŠČICA 11, 10000 Zagreb</item>
      <item>Miro Šahinović, Ulica Nike Grškovića 4, 10000 Zagreb</item>
      <item>OPERETA LEGALIZACIJA društvo s ograničenom odgovornošću za promet nekretnina, Kranjčevićeva 53, 10000 Zagreb</item>
      <item>Josip Biočić, Mendlova Ulica 7, 10000 Zagreb</item>
      <item>Fikret Osmanović, Jaruščica 11, 10000 Zagreb</item>
      <item>Darko Šebalj, Posavsko Vrbovo 89 A, 10411 Vrbovo Posavsko</item>
      <item>Jerko Huljev, 4. Rakitski Odvojak 5, 10437 Rakitje</item>
      <item>Jakov Šošić, Odeska 6, 21000 Split</item>
      <item>Jasmin Čaušević, Čaklje 37, 21327 Podgora</item>
      <item>Franjo Kušević, Lučelnica 87, 10451 Lučelnica</item>
      <item>Rina Broqi, Horvaćanska Cesta 166, 10000 Zagreb</item>
      <item>IVAN KRALJ, V. VRBICE 15, 10250 Lučko</item>
      <item>Mladen Petrlić, Ludbreška Ulica 10, 10000 Zagreb</item>
      <item>Zvonko Babić, Jurice Muraia 2, 40000 Čakovec</item>
      <item>Zvjezdana Balen-Vuglač, Marinići 80 B, 51216 Marinići</item>
      <item>HOJSKI NEKRETNINE društvo s ograničenom odgovornošću za proizvodnju, trgovinu i usluge, Majdakova 45, 10000 Zagreb</item>
      <item>Dragana Drobac, Cernik 225, 51218 Cernik</item>
      <item>METRO LIVING d.o.o. za trgovinu i usluge, Sobolski put 16, 10000 Zagreb zastupanog po punomoćniku Jurica Reberski</item>
      <item>Martina Peričić, Ulica Ivana Zahara 3, 10000 Zagreb</item>
      <item>Ivona Vuglač, Marinići 80 B, 51216 Marinići</item>
      <item>Darko Acalinović, Vladimira Nazora 90, 21480 Vis</item>
      <item>Sandra Prskalo, Jablanovac 24, 10000 Zagreb</item>
      <item>Ranko Vukosavljević, Kutnjački Put 6, 10000 Zagreb</item>
      <item>CENTAR VIZIJA d.o.o. za trgovinu, Kranjčevićeva 53, 10000 Zagreb</item>
      <item>Stjepan Žuljić, Sisačka 16, 10410 Velika Gorica</item>
      <item>AQUAMONT d.o.o. za graditeljstvo, trgovinu i usluge, Sobolski put 16, 10000 Zagreb</item>
      <item>Dalibor Koljenik, Koranska 8, 31500 Našice</item>
      <item>JOSIP PETRIČEVIĆ, ŠETALIŠTE 150. BRIGADE 8, 10000 Zagreb</item>
      <item>Dino Marjanović, Ulica Ljudevita Posavskog 16, 10000 Zagreb</item>
      <item>Otilia Varoščić, Jablanska Ulica 32, 10000 Zagreb</item>
      <item>Krešimir Flas, Vlatka Mačeka 10, 35000 Slavonski Brod</item>
      <item>Ivanka Zubčić, UL. HRVATSKIH BRANITELJA 7 (ranije: PRIDRAGA, PRIDRAGA, 104), 23312 Pridraga</item>
      <item>Sanja Šukunda, Ulica Brune Bušića 3, 10000 Zagreb</item>
      <item>Martinna Lana Kordić, Slavka Kolara 35, 10410 Velika Gorica</item>
      <item>BORIS JURIĆ, VIJENAC DINARE, 31000 Osijek</item>
      <item>Zlata Piler, Ulica Nikole Pavića 34, 10000 Zagreb</item>
      <item>Ljubica Vidak, Jaruščica 5 A, 10000 Zagreb</item>
      <item>Anđela Matanović, Nova X 55, 22202 Rogoznica</item>
      <item>Petra Kovač, Sopnički Odvojak 5 C, 10000 Zagreb</item>
      <item>Valentina Pavković, Jaruščica 7 A, 10000 Zagreb</item>
      <item>Božidar Lokner, Jaruščica 7 A, 10000 Zagreb</item>
      <item>Miroslav Jurković, Razumov Breg 6, 10435 Falašćak</item>
      <item>Tea Kolić, Luketići 55, 47300 Zagorje</item>
      <item>IVICA TOMIĆ, VRANIĆEVA 11, 10000 Zagreb</item>
      <item>JOSIP JELIĆ, SLAVKA KOLARA 35, 10410 Velika Gorica</item>
      <item>Magda Butorac, Bana Jelačića 55, 32221 Cerić</item>
      <item>Vladimir Čavlović, Ulica Anđela Gabrijela 19, 32100 Vinkovci</item>
      <item>Tatjana Mateković, Medveščak 99, 10000 Zagreb</item>
      <item>Vesna Mladina, Ozaljska Ulica 96, 10000 Zagreb</item>
      <item>Miroslav Šarić, Jaruščica 7, 10000 Zagreb</item>
      <item>Vedran Juroš, Ulica Kralja Petra Svačića 3, 31000 Osijek</item>
      <item>Nikola Klaić, Lojenov Prilaz 10, 10000 Zagreb</item>
      <item>Boris Hipp, ULICA BANA TEODORA PEJAČEVIĆA 9 (ranije: NAŠICE, AUGUSTA CESARCA, 9), 31500 Našice</item>
      <item>Robert Žunić, Savska Opatovina 34, 10000 Zagreb</item>
      <item>STUDIO RENTAL d.o.o. za usluge, Športska 25, 10410 Novo Čiče</item>
      <item>Darko Barišić, Huzjanova Ulica 22, 10000 Zagreb</item>
      <item>Željko Borovička, Barčev Trg 14, 10000 Zagreb</item>
      <item>Zdenko Tica, Ulica Vladimira Nazora 18, 34551 Lipik</item>
      <item>Sabina Abdurahimi, Kombolova Ulica 3, 10000 Zagreb</item>
      <item>Darije Petolas, Fancevljev Prilaz 8, 10000 Zagreb</item>
      <item>Perica Mitrović, Kardinala Alojzija Stepinca 35, 31000 Osijek</item>
      <item>Matija Špičić, Špičićeva Ulica 4, 10410 Mičevec</item>
      <item>Natali Bogićević, Cvjetno Naselje 14, 10410 Velika Gorica</item>
      <item>Filip Grilec, Ulica Cvijete Zuzorić 53, 10000 Zagreb</item>
      <item>Zdenka Štern, Oreškovićeva Ulica 6 V, 10000 Zagreb</item>
      <item>Vladimir Vrhovec, Jaruščica 11, 10000 Zagreb</item>
      <item>Oliver Zorić, Jaruščica 11, 10000 Zagreb</item>
      <item>Vjekoslav Caktaš, Solinske Mladeži 69 A, 21210 Solin</item>
      <item>TOMISLAV MILIČEVIĆ, VELIKI POGANAC 5, 48312 Veliki Poganac</item>
      <item>Antun Galić, Šetal.150.brigade Hrvat.vojske 1, 10000 Zagreb</item>
      <item>VRHUNSKA GRADNJA j.d.o.o. za usluge, Havidićeva 16, 10000 Zagreb</item>
      <item>Božica Bronzović Arbanas, Jaruščica 5 A, 10000 Zagreb</item>
      <item>Kristina Tadić, Omladinska Ulica 26, 10310 Ivanić-Grad</item>
      <item>Bernardica Djapić, Ulica Božidara Magovca 48, 10000 Zagreb</item>
      <item>Anita Zrinjan, Medsave 26, 10430 Medsave</item>
      <item>MARKO MARTINOVIĆ, STENJEVEČKA 35, 10000 Zagreb</item>
      <item>NEKTUS INTERIJERI d.o.o. za usluge, Ulica Vojina Bakića 2, 10000 Zagreb</item>
      <item>Josip Munđar, Ulica Đurđice Agićeve 3, 10000 Zagreb</item>
      <item>Igor Bubnjić, Prvomajska 11, 43500 Daruvar</item>
      <item>Branka Lozić, Ulica Ferde Livadića 10, 10290 Zaprešić</item>
      <item>Marinko Ratković, Škarnik 26, 42223 Škarnik</item>
      <item>Dominik Brkić, Jaruščica 9 D, 10000 Zagreb</item>
      <item>Ljubica Žuljić, Sisačka 16, 10410 Velika Gorica</item>
      <item>Ivan Tržić, Franje Blažinca 29, 10370 Kozinščak</item>
      <item>DETONEX d.o.o. za trgovinu, Horvaćanska cesta 23, 10000 Zagreb</item>
      <item>Vanna Bojović, Bartolići 35, 10000 Zagreb</item>
      <item>Alan Jurković, Topnička Ulica 10, 10000 Zagreb</item>
      <item>Branka Tomaško, Grančarska Ulica V. Odvojak 2, 10257 Kupinečki Kraljevec</item>
      <item>Ilija Tufeković, Savski Gaj Iii. 18, 10000 Zagreb</item>
      <item>Antun-Željko Gidi, Jaruščica 5, 10000 Zagreb</item>
      <item>Višnja Broqi, Lanište 1 J, 10000 Zagreb</item>
      <item>GORAN TOMIĆ, BUKOVAČKA CESTA 331 A, 10000 Zagreb</item>
      <item>Nebojša Perić, Baburičina Ulica 17, 10000 Zagreb</item>
      <item>Alen Jelovac, Trg Kralja Tomislava 6, 10000 Zagreb</item>
      <item>Petar Klipić, Pičmanova Ulica 5, 10000 Zagreb</item>
      <item>Maja Katana, Ulica Milana Ogrizovića 2, 10000 Zagreb</item>
      <item>Goran Crepulja, Špadići 78, 52440 Poreč</item>
      <item>Jelena Jozić, Dankovečka Ulica 104, 10000 Zagreb</item>
      <item>Ela Mihovilović Brkić, Prisavlje 10, 10000 Zagreb</item>
      <item>Miodrag Lesar, Dolenica 12 F, 10250 Lučko</item>
      <item>Iris Cekuš Soltz, Ulica Josipa Pupačića 4, 10000 Zagreb</item>
      <item>ORION ULAGANJA d.o.o. za usluge, Jaruščica 11, 10000 Zagreb</item>
      <item>Milijana Vizjak, Demšarova Ulica 41, 10000 Zagreb</item>
      <item>Snježana Šarić, Ulica Grada Chicaga 4, 10000 Zagreb</item>
      <item>Ruža Santini, Ivana Merza 8, 23210 Turanj</item>
      <item>TOP CLASS NEKRETNINE jednostavno društvo s ograničenom odgovornošću za gradnju i posredovanje u prometu nekretininama, Ulica Karla Metikoša 3,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Jaruščica 9, 10000 Zagreb</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 OIB 05965133878, Jaruščica 11, 10000 Zagreb</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item>Ranko Tomašević, OIB 86778817194, Zamenhofova Ulica 6, 10000 Zagreb</item>
      <item>Veronika Grubišić, OIB 10961890432, Ulica Ivice Kičmanovića 22, 10000 Zagreb</item>
      <item>Jozo Jerković, OIB 16863827730, Jaruščica 5 A, 10000 Zagreb</item>
      <item>Sebastijan Paunović, OIB 71479698322, Ulica Vladimira Filakovca 5, 10000 Zagreb</item>
      <item>Dragan Josipović, OIB 05767821988, Milana Nemičića 19, 44250 Petrinja</item>
      <item>Maja Došlić Leš, OIB 75355077589, Frankopanska 1, 35410 Batrina</item>
      <item>Robert Gruber, OIB 72359897820, Štefanićeva Ulica 8, 10000 Zagreb</item>
      <item>Marija Pavletić, OIB 67403334435, Ulica Rudolfa Bićanića 16, 10000 Zagreb</item>
      <item>DARKO SMOLJAN, STADITTEIL NEUHAUSEN AMTACKERSTR METZINGEN, 72555 STADITTEIL NEUHAUSEN AMTACKERSTR METZINGEN</item>
      <item>Stipe Kljaić, OIB 04222923717, Jaruščica 5 A, 10000 Zagreb</item>
      <item>B MAMIĆ, Šestinski dol 135, 10000 Zagreb</item>
      <item>Mirjana Grubišić, OIB 71833983967, Trnava I. 51 A, 10000 Zagreb</item>
      <item>IVAN ČOP, Jaruščica 5/A, 10000 Zagreb</item>
      <item>Marinka Perić, OIB 11689582126, Filipa Macure 21, Banja Luka</item>
      <item>Sanja Lazić, OIB 93538380913, Kralja Tomislava 17, 33520 Slatina</item>
      <item>Domagoj Šoše, OIB 76698290315, Logorište 19 A, 47000 Karlovac</item>
      <item>IMPALA TRGOVINA, društvo s ograničenom odgovornošću za trgovinu i usluge, OIB 74349957002, Ivana Keleka 83, 10360 Sesvete</item>
      <item>Martina Vuletić, OIB 73670201850, Kalabarovo Vrelo 12, 10000 Zagreb</item>
      <item>ANTO PERIĆ, BIHAĆKA 30 SESVETSKI KRALJEVEC, 10360 Sesvete</item>
      <item>Marjan Leši, OIB 77679532298, Stubička Ulica 91 A, 10000 Zagreb</item>
      <item>JOSIP VULETIĆ, ULICA ANÐELA NUIĆA 97, 10000 Zagreb</item>
      <item>Matija Jozić, OIB 63838897711, Štibrenska Ulica 1 A, 10360 Sesvete</item>
      <item>Anđelka Marijanović, OIB 50730779773, Trpinjska Ulica 3, 10000 Zagreb</item>
      <item>Marjan Bavčević, OIB 26538063798, Skradinska 3, 21000 Split</item>
      <item>Marijan Malekin, OIB 58644776096, Vrlička Ulica 63, 21230 Sinj</item>
      <item>DAJANA ANTONIJA BEBEK, JARUŠČICA 11, 10000 Zagreb</item>
      <item>Miro Šahinović, OIB 06143438724, Ulica Nike Grškovića 4, 10000 Zagreb</item>
      <item>OPERETA LEGALIZACIJA društvo s ograničenom odgovornošću za promet nekretnina, OIB 59459077421, Kranjčevićeva 53, 10000 Zagreb</item>
      <item>Josip Biočić, OIB 01933666749, Mendlova Ulica 7, 10000 Zagreb</item>
      <item>Fikret Osmanović, OIB 72517850145, Jaruščica 11, 10000 Zagreb</item>
      <item>Darko Šebalj, OIB 05296710885, Posavsko Vrbovo 89 A, 10411 Vrbovo Posavsko</item>
      <item>Jerko Huljev, OIB 18648097894, 4. Rakitski Odvojak 5, 10437 Rakitje</item>
      <item>Jakov Šošić, OIB 77618338351, Odeska 6, 21000 Split</item>
      <item>Jasmin Čaušević, OIB 18030083498, Čaklje 37, 21327 Podgora</item>
      <item>Franjo Kušević, OIB 46060556856, Lučelnica 87, 10451 Lučelnica</item>
      <item>Rina Broqi, OIB 27121995258, Horvaćanska Cesta 166, 10000 Zagreb</item>
      <item>IVAN KRALJ, V. VRBICE 15, 10250 Lučko</item>
      <item>Mladen Petrlić, OIB 88977535430, Ludbreška Ulica 10, 10000 Zagreb</item>
      <item>Zvonko Babić, OIB 70434924687, Jurice Muraia 2, 40000 Čakovec</item>
      <item>Zvjezdana Balen-Vuglač, OIB 41427375263, Marinići 80 B, 51216 Marinići</item>
      <item>HOJSKI NEKRETNINE društvo s ograničenom odgovornošću za proizvodnju, trgovinu i usluge, OIB 48954500679, Majdakova 45, 10000 Zagreb</item>
      <item>Dragana Drobac, OIB 50310836278, Cernik 225, 51218 Cernik</item>
      <item>METRO LIVING d.o.o. za trgovinu i usluge, OIB 18836443912, Sobolski put 16, 10000 Zagreb zastupanog po punomoćniku Jurica Reberski</item>
      <item>Martina Peričić, OIB 41096827899, Ulica Ivana Zahara 3, 10000 Zagreb</item>
      <item>Ivona Vuglač, OIB 68310426614, Marinići 80 B, 51216 Marinići</item>
      <item>Darko Acalinović, OIB 00614141617, Vladimira Nazora 90, 21480 Vis</item>
      <item>Sandra Prskalo, OIB 89797926066, Jablanovac 24, 10000 Zagreb</item>
      <item>Ranko Vukosavljević, OIB 51556794836, Kutnjački Put 6, 10000 Zagreb</item>
      <item>CENTAR VIZIJA d.o.o. za trgovinu, OIB 05417850582, Kranjčevićeva 53, 10000 Zagreb</item>
      <item>Stjepan Žuljić, OIB 86416796158, Sisačka 16, 10410 Velika Gorica</item>
      <item>AQUAMONT d.o.o. za graditeljstvo, trgovinu i usluge, OIB 85058985197, Sobolski put 16, 10000 Zagreb</item>
      <item>Dalibor Koljenik, OIB 32237070324, Koranska 8, 31500 Našice</item>
      <item>JOSIP PETRIČEVIĆ, ŠETALIŠTE 150. BRIGADE 8, 10000 Zagreb</item>
      <item>Dino Marjanović, OIB 94571187643, Ulica Ljudevita Posavskog 16, 10000 Zagreb</item>
      <item>Otilia Varoščić, OIB 29857255382, Jablanska Ulica 32, 10000 Zagreb</item>
      <item>Krešimir Flas, OIB 24601707285, Vlatka Mačeka 10, 35000 Slavonski Brod</item>
      <item>Ivanka Zubčić, OIB 81995032685, UL. HRVATSKIH BRANITELJA 7 (ranije: PRIDRAGA, PRIDRAGA, 104), 23312 Pridraga</item>
      <item>Sanja Šukunda, OIB 59006877827, Ulica Brune Bušića 3, 10000 Zagreb</item>
      <item>Martinna Lana Kordić, OIB 17298754112, Slavka Kolara 35, 10410 Velika Gorica</item>
      <item>BORIS JURIĆ, VIJENAC DINARE, 31000 Osijek</item>
      <item>Zlata Piler, OIB 13123416897, Ulica Nikole Pavića 34, 10000 Zagreb</item>
      <item>Ljubica Vidak, OIB 59045015690, Jaruščica 5 A, 10000 Zagreb</item>
      <item>Anđela Matanović, OIB 23863557391, Nova X 55, 22202 Rogoznica</item>
      <item>Petra Kovač, OIB 81818391740, Sopnički Odvojak 5 C, 10000 Zagreb</item>
      <item>Valentina Pavković, OIB 87067683188, Jaruščica 7 A, 10000 Zagreb</item>
      <item>Božidar Lokner, OIB 27430987328, Jaruščica 7 A, 10000 Zagreb</item>
      <item>Miroslav Jurković, OIB 54288805565, Razumov Breg 6, 10435 Falašćak</item>
      <item>Tea Kolić, OIB 41585198769, Luketići 55, 47300 Zagorje</item>
      <item>IVICA TOMIĆ, VRANIĆEVA 11, 10000 Zagreb</item>
      <item>JOSIP JELIĆ, SLAVKA KOLARA 35, 10410 Velika Gorica</item>
      <item>Magda Butorac, OIB 08583634020, Bana Jelačića 55, 32221 Cerić</item>
      <item>Vladimir Čavlović, OIB 56625730708, Ulica Anđela Gabrijela 19, 32100 Vinkovci</item>
      <item>Tatjana Mateković, OIB 74561760663, Medveščak 99, 10000 Zagreb</item>
      <item>Vesna Mladina, OIB 71801437335, Ozaljska Ulica 96, 10000 Zagreb</item>
      <item>Miroslav Šarić, OIB 25341165767, Jaruščica 7, 10000 Zagreb</item>
      <item>Vedran Juroš, OIB 63902441919, Ulica Kralja Petra Svačića 3, 31000 Osijek</item>
      <item>Nikola Klaić, OIB 48832374139, Lojenov Prilaz 10, 10000 Zagreb</item>
      <item>Boris Hipp, OIB 42112609273, ULICA BANA TEODORA PEJAČEVIĆA 9 (ranije: NAŠICE, AUGUSTA CESARCA, 9), 31500 Našice</item>
      <item>Robert Žunić, OIB 45515944422, Savska Opatovina 34, 10000 Zagreb</item>
      <item>STUDIO RENTAL d.o.o. za usluge, OIB 04132278774, Športska 25, 10410 Novo Čiče</item>
      <item>Darko Barišić, OIB 62519692888, Huzjanova Ulica 22, 10000 Zagreb</item>
      <item>Željko Borovička, OIB 56179447139, Barčev Trg 14, 10000 Zagreb</item>
      <item>Zdenko Tica, OIB 49584641587, Ulica Vladimira Nazora 18, 34551 Lipik</item>
      <item>Sabina Abdurahimi, OIB 67660387238, Kombolova Ulica 3, 10000 Zagreb</item>
      <item>Darije Petolas, OIB 10344917608, Fancevljev Prilaz 8, 10000 Zagreb</item>
      <item>Perica Mitrović, OIB 29538074286, Kardinala Alojzija Stepinca 35, 31000 Osijek</item>
      <item>Matija Špičić, OIB 02495519389, Špičićeva Ulica 4, 10410 Mičevec</item>
      <item>Natali Bogićević, OIB 84056119217, Cvjetno Naselje 14, 10410 Velika Gorica</item>
      <item>Filip Grilec, OIB 94471925962, Ulica Cvijete Zuzorić 53, 10000 Zagreb</item>
      <item>Zdenka Štern, OIB 32826205231, Oreškovićeva Ulica 6 V, 10000 Zagreb</item>
      <item>Vladimir Vrhovec, OIB 36459972653, Jaruščica 11, 10000 Zagreb</item>
      <item>Oliver Zorić, OIB 35822433380, Jaruščica 11, 10000 Zagreb</item>
      <item>Vjekoslav Caktaš, OIB 62953165590, Solinske Mladeži 69 A, 21210 Solin</item>
      <item>TOMISLAV MILIČEVIĆ, VELIKI POGANAC 5, 48312 Veliki Poganac</item>
      <item>Antun Galić, OIB 26954182575, Šetal.150.brigade Hrvat.vojske 1, 10000 Zagreb</item>
      <item>VRHUNSKA GRADNJA j.d.o.o. za usluge, OIB 44285161879, Havidićeva 16, 10000 Zagreb</item>
      <item>Božica Bronzović Arbanas, OIB 81109718920, Jaruščica 5 A, 10000 Zagreb</item>
      <item>Kristina Tadić, OIB 34964601979, Omladinska Ulica 26, 10310 Ivanić-Grad</item>
      <item>Bernardica Djapić, OIB 83416361565, Ulica Božidara Magovca 48, 10000 Zagreb</item>
      <item>Anita Zrinjan, OIB 45979512796, Medsave 26, 10430 Medsave</item>
      <item>MARKO MARTINOVIĆ, STENJEVEČKA 35, 10000 Zagreb</item>
      <item>NEKTUS INTERIJERI d.o.o. za usluge, OIB 87157825646, Ulica Vojina Bakića 2, 10000 Zagreb</item>
      <item>Josip Munđar, OIB 55396621716, Ulica Đurđice Agićeve 3, 10000 Zagreb</item>
      <item>Igor Bubnjić, OIB 68673320401, Prvomajska 11, 43500 Daruvar</item>
      <item>Branka Lozić, OIB 03377626486, Ulica Ferde Livadića 10, 10290 Zaprešić</item>
      <item>Marinko Ratković, OIB 54057243372, Škarnik 26, 42223 Škarnik</item>
      <item>Dominik Brkić, OIB 14406310871, Jaruščica 9 D, 10000 Zagreb</item>
      <item>Ljubica Žuljić, OIB 47641118940, Sisačka 16, 10410 Velika Gorica</item>
      <item>Ivan Tržić, OIB 88170432071, Franje Blažinca 29, 10370 Kozinščak</item>
      <item>DETONEX d.o.o. za trgovinu, OIB 84246899345, Horvaćanska cesta 23, 10000 Zagreb</item>
      <item>Vanna Bojović, OIB 83656206667, Bartolići 35, 10000 Zagreb</item>
      <item>Alan Jurković, OIB 53995301946, Topnička Ulica 10, 10000 Zagreb</item>
      <item>Branka Tomaško, OIB 93793808015, Grančarska Ulica V. Odvojak 2, 10257 Kupinečki Kraljevec</item>
      <item>Ilija Tufeković, OIB 85272849807, Savski Gaj Iii. 18, 10000 Zagreb</item>
      <item>Antun-Željko Gidi, OIB 68779306540, Jaruščica 5, 10000 Zagreb</item>
      <item>Višnja Broqi, OIB 35093755829, Lanište 1 J, 10000 Zagreb</item>
      <item>GORAN TOMIĆ, BUKOVAČKA CESTA 331 A, 10000 Zagreb</item>
      <item>Nebojša Perić, OIB 17683491651, Baburičina Ulica 17, 10000 Zagreb</item>
      <item>Alen Jelovac, OIB 92213194197, Trg Kralja Tomislava 6, 10000 Zagreb</item>
      <item>Petar Klipić, OIB 72968154640, Pičmanova Ulica 5, 10000 Zagreb</item>
      <item>Maja Katana, OIB 98013783313, Ulica Milana Ogrizovića 2, 10000 Zagreb</item>
      <item>Goran Crepulja, OIB 18982056058, Špadići 78, 52440 Poreč</item>
      <item>Jelena Jozić, OIB 61368880664, Dankovečka Ulica 104, 10000 Zagreb</item>
      <item>Ela Mihovilović Brkić, OIB 71624369158, Prisavlje 10, 10000 Zagreb</item>
      <item>Miodrag Lesar, OIB 04182813536, Dolenica 12 F, 10250 Lučko</item>
      <item>Iris Cekuš Soltz, OIB 72558220282, Ulica Josipa Pupačića 4, 10000 Zagreb</item>
      <item>ORION ULAGANJA d.o.o. za usluge, OIB 45663810571, Jaruščica 11, 10000 Zagreb</item>
      <item>Milijana Vizjak, OIB 24053414429, Demšarova Ulica 41, 10000 Zagreb</item>
      <item>Snježana Šarić, OIB 81440476583, Ulica Grada Chicaga 4, 10000 Zagreb</item>
      <item>Ruža Santini, OIB 95280404750, Ivana Merza 8, 23210 Turanj</item>
      <item>TOP CLASS NEKRETNINE jednostavno društvo s ograničenom odgovornošću za gradnju i posredovanje u prometu nekretininama, OIB 71460389305, Ulica Karla Metikoša 3,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Jaruščica 9, 10000 Zagreb</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 OIB 05965133878, Jaruščica 11, 10000 Zagreb</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item>Ranko Tomašević, OIB 86778817194, Zamenhofova Ulica 6, 10000 Zagreb</item>
      <item>Veronika Grubišić, OIB 10961890432, Ulica Ivice Kičmanovića 22, 10000 Zagreb</item>
      <item>Jozo Jerković, OIB 16863827730, Jaruščica 5 A, 10000 Zagreb</item>
      <item>Sebastijan Paunović, OIB 71479698322, Ulica Vladimira Filakovca 5, 10000 Zagreb</item>
      <item>Dragan Josipović, OIB 05767821988, Milana Nemičića 19, 44250 Petrinja</item>
      <item>Maja Došlić Leš, OIB 75355077589, Frankopanska 1, 35410 Batrina</item>
      <item>Robert Gruber, OIB 72359897820, Štefanićeva Ulica 8, 10000 Zagreb</item>
      <item>Marija Pavletić, OIB 67403334435, Ulica Rudolfa Bićanića 16, 10000 Zagreb</item>
      <item>DARKO SMOLJAN, STADITTEIL NEUHAUSEN AMTACKERSTR METZINGEN, 72555 STADITTEIL NEUHAUSEN AMTACKERSTR METZINGEN</item>
      <item>Stipe Kljaić, OIB 04222923717, Jaruščica 5 A, 10000 Zagreb</item>
      <item>B MAMIĆ, Šestinski dol 135, 10000 Zagreb</item>
      <item>Mirjana Grubišić, OIB 71833983967, Trnava I. 51 A, 10000 Zagreb</item>
      <item>IVAN ČOP, Jaruščica 5/A, 10000 Zagreb</item>
      <item>Marinka Perić, OIB 11689582126, Filipa Macure 21, Banja Luka</item>
      <item>Sanja Lazić, OIB 93538380913, Kralja Tomislava 17, 33520 Slatina</item>
      <item>Domagoj Šoše, OIB 76698290315, Logorište 19 A, 47000 Karlovac</item>
      <item>IMPALA TRGOVINA, društvo s ograničenom odgovornošću za trgovinu i usluge, OIB 74349957002, Ivana Keleka 83, 10360 Sesvete</item>
      <item>Martina Vuletić, OIB 73670201850, Kalabarovo Vrelo 12, 10000 Zagreb</item>
      <item>ANTO PERIĆ, BIHAĆKA 30 SESVETSKI KRALJEVEC, 10360 Sesvete</item>
      <item>Marjan Leši, OIB 77679532298, Stubička Ulica 91 A, 10000 Zagreb</item>
      <item>JOSIP VULETIĆ, ULICA ANÐELA NUIĆA 97, 10000 Zagreb</item>
      <item>Matija Jozić, OIB 63838897711, Štibrenska Ulica 1 A, 10360 Sesvete</item>
      <item>Anđelka Marijanović, OIB 50730779773, Trpinjska Ulica 3, 10000 Zagreb</item>
      <item>Marjan Bavčević, OIB 26538063798, Skradinska 3, 21000 Split</item>
      <item>Marijan Malekin, OIB 58644776096, Vrlička Ulica 63, 21230 Sinj</item>
      <item>DAJANA ANTONIJA BEBEK, JARUŠČICA 11, 10000 Zagreb</item>
      <item>Miro Šahinović, OIB 06143438724, Ulica Nike Grškovića 4, 10000 Zagreb</item>
      <item>OPERETA LEGALIZACIJA društvo s ograničenom odgovornošću za promet nekretnina, OIB 59459077421, Kranjčevićeva 53, 10000 Zagreb</item>
      <item>Josip Biočić, OIB 01933666749, Mendlova Ulica 7, 10000 Zagreb</item>
      <item>Fikret Osmanović, OIB 72517850145, Jaruščica 11, 10000 Zagreb</item>
      <item>Darko Šebalj, OIB 05296710885, Posavsko Vrbovo 89 A, 10411 Vrbovo Posavsko</item>
      <item>Jerko Huljev, OIB 18648097894, 4. Rakitski Odvojak 5, 10437 Rakitje</item>
      <item>Jakov Šošić, OIB 77618338351, Odeska 6, 21000 Split</item>
      <item>Jasmin Čaušević, OIB 18030083498, Čaklje 37, 21327 Podgora</item>
      <item>Franjo Kušević, OIB 46060556856, Lučelnica 87, 10451 Lučelnica</item>
      <item>Rina Broqi, OIB 27121995258, Horvaćanska Cesta 166, 10000 Zagreb</item>
      <item>IVAN KRALJ, V. VRBICE 15, 10250 Lučko</item>
      <item>Mladen Petrlić, OIB 88977535430, Ludbreška Ulica 10, 10000 Zagreb</item>
      <item>Zvonko Babić, OIB 70434924687, Jurice Muraia 2, 40000 Čakovec</item>
      <item>Zvjezdana Balen-Vuglač, OIB 41427375263, Marinići 80 B, 51216 Marinići</item>
      <item>HOJSKI NEKRETNINE društvo s ograničenom odgovornošću za proizvodnju, trgovinu i usluge, OIB 48954500679, Majdakova 45, 10000 Zagreb</item>
      <item>Dragana Drobac, OIB 50310836278, Cernik 225, 51218 Cernik</item>
      <item>METRO LIVING d.o.o. za trgovinu i usluge, OIB 18836443912, Sobolski put 16, 10000 Zagreb zastupanog po punomoćniku Jurica Reberski</item>
      <item>Martina Peričić, OIB 41096827899, Ulica Ivana Zahara 3, 10000 Zagreb</item>
      <item>Ivona Vuglač, OIB 68310426614, Marinići 80 B, 51216 Marinići</item>
      <item>Darko Acalinović, OIB 00614141617, Vladimira Nazora 90, 21480 Vis</item>
      <item>Sandra Prskalo, OIB 89797926066, Jablanovac 24, 10000 Zagreb</item>
      <item>Ranko Vukosavljević, OIB 51556794836, Kutnjački Put 6, 10000 Zagreb</item>
      <item>CENTAR VIZIJA d.o.o. za trgovinu, OIB 05417850582, Kranjčevićeva 53, 10000 Zagreb</item>
      <item>Stjepan Žuljić, OIB 86416796158, Sisačka 16, 10410 Velika Gorica</item>
      <item>AQUAMONT d.o.o. za graditeljstvo, trgovinu i usluge, OIB 85058985197, Sobolski put 16, 10000 Zagreb</item>
      <item>Dalibor Koljenik, OIB 32237070324, Koranska 8, 31500 Našice</item>
      <item>JOSIP PETRIČEVIĆ, ŠETALIŠTE 150. BRIGADE 8, 10000 Zagreb</item>
      <item>Dino Marjanović, OIB 94571187643, Ulica Ljudevita Posavskog 16, 10000 Zagreb</item>
      <item>Otilia Varoščić, OIB 29857255382, Jablanska Ulica 32, 10000 Zagreb</item>
      <item>Krešimir Flas, OIB 24601707285, Vlatka Mačeka 10, 35000 Slavonski Brod</item>
      <item>Ivanka Zubčić, OIB 81995032685, UL. HRVATSKIH BRANITELJA 7 (ranije: PRIDRAGA, PRIDRAGA, 104), 23312 Pridraga</item>
      <item>Sanja Šukunda, OIB 59006877827, Ulica Brune Bušića 3, 10000 Zagreb</item>
      <item>Martinna Lana Kordić, OIB 17298754112, Slavka Kolara 35, 10410 Velika Gorica</item>
      <item>BORIS JURIĆ, VIJENAC DINARE, 31000 Osijek</item>
      <item>Zlata Piler, OIB 13123416897, Ulica Nikole Pavića 34, 10000 Zagreb</item>
      <item>Ljubica Vidak, OIB 59045015690, Jaruščica 5 A, 10000 Zagreb</item>
      <item>Anđela Matanović, OIB 23863557391, Nova X 55, 22202 Rogoznica</item>
      <item>Petra Kovač, OIB 81818391740, Sopnički Odvojak 5 C, 10000 Zagreb</item>
      <item>Valentina Pavković, OIB 87067683188, Jaruščica 7 A, 10000 Zagreb</item>
      <item>Božidar Lokner, OIB 27430987328, Jaruščica 7 A, 10000 Zagreb</item>
      <item>Miroslav Jurković, OIB 54288805565, Razumov Breg 6, 10435 Falašćak</item>
      <item>Tea Kolić, OIB 41585198769, Luketići 55, 47300 Zagorje</item>
      <item>IVICA TOMIĆ, VRANIĆEVA 11, 10000 Zagreb</item>
      <item>JOSIP JELIĆ, SLAVKA KOLARA 35, 10410 Velika Gorica</item>
      <item>Magda Butorac, OIB 08583634020, Bana Jelačića 55, 32221 Cerić</item>
      <item>Vladimir Čavlović, OIB 56625730708, Ulica Anđela Gabrijela 19, 32100 Vinkovci</item>
      <item>Tatjana Mateković, OIB 74561760663, Medveščak 99, 10000 Zagreb</item>
      <item>Vesna Mladina, OIB 71801437335, Ozaljska Ulica 96, 10000 Zagreb</item>
      <item>Miroslav Šarić, OIB 25341165767, Jaruščica 7, 10000 Zagreb</item>
      <item>Vedran Juroš, OIB 63902441919, Ulica Kralja Petra Svačića 3, 31000 Osijek</item>
      <item>Nikola Klaić, OIB 48832374139, Lojenov Prilaz 10, 10000 Zagreb</item>
      <item>Boris Hipp, OIB 42112609273, ULICA BANA TEODORA PEJAČEVIĆA 9 (ranije: NAŠICE, AUGUSTA CESARCA, 9), 31500 Našice</item>
      <item>Robert Žunić, OIB 45515944422, Savska Opatovina 34, 10000 Zagreb</item>
      <item>STUDIO RENTAL d.o.o. za usluge, OIB 04132278774, Športska 25, 10410 Novo Čiče</item>
      <item>Darko Barišić, OIB 62519692888, Huzjanova Ulica 22, 10000 Zagreb</item>
      <item>Željko Borovička, OIB 56179447139, Barčev Trg 14, 10000 Zagreb</item>
      <item>Zdenko Tica, OIB 49584641587, Ulica Vladimira Nazora 18, 34551 Lipik</item>
      <item>Sabina Abdurahimi, OIB 67660387238, Kombolova Ulica 3, 10000 Zagreb</item>
      <item>Darije Petolas, OIB 10344917608, Fancevljev Prilaz 8, 10000 Zagreb</item>
      <item>Perica Mitrović, OIB 29538074286, Kardinala Alojzija Stepinca 35, 31000 Osijek</item>
      <item>Matija Špičić, OIB 02495519389, Špičićeva Ulica 4, 10410 Mičevec</item>
      <item>Natali Bogićević, OIB 84056119217, Cvjetno Naselje 14, 10410 Velika Gorica</item>
      <item>Filip Grilec, OIB 94471925962, Ulica Cvijete Zuzorić 53, 10000 Zagreb</item>
      <item>Zdenka Štern, OIB 32826205231, Oreškovićeva Ulica 6 V, 10000 Zagreb</item>
      <item>Vladimir Vrhovec, OIB 36459972653, Jaruščica 11, 10000 Zagreb</item>
      <item>Oliver Zorić, OIB 35822433380, Jaruščica 11, 10000 Zagreb</item>
      <item>Vjekoslav Caktaš, OIB 62953165590, Solinske Mladeži 69 A, 21210 Solin</item>
      <item>TOMISLAV MILIČEVIĆ, VELIKI POGANAC 5, 48312 Veliki Poganac</item>
      <item>Antun Galić, OIB 26954182575, Šetal.150.brigade Hrvat.vojske 1, 10000 Zagreb</item>
      <item>VRHUNSKA GRADNJA j.d.o.o. za usluge, OIB 44285161879, Havidićeva 16, 10000 Zagreb</item>
      <item>Božica Bronzović Arbanas, OIB 81109718920, Jaruščica 5 A, 10000 Zagreb</item>
      <item>Kristina Tadić, OIB 34964601979, Omladinska Ulica 26, 10310 Ivanić-Grad</item>
      <item>Bernardica Djapić, OIB 83416361565, Ulica Božidara Magovca 48, 10000 Zagreb</item>
      <item>Anita Zrinjan, OIB 45979512796, Medsave 26, 10430 Medsave</item>
      <item>MARKO MARTINOVIĆ, STENJEVEČKA 35, 10000 Zagreb</item>
      <item>NEKTUS INTERIJERI d.o.o. za usluge, OIB 87157825646, Ulica Vojina Bakića 2, 10000 Zagreb</item>
      <item>Josip Munđar, OIB 55396621716, Ulica Đurđice Agićeve 3, 10000 Zagreb</item>
      <item>Igor Bubnjić, OIB 68673320401, Prvomajska 11, 43500 Daruvar</item>
      <item>Branka Lozić, OIB 03377626486, Ulica Ferde Livadića 10, 10290 Zaprešić</item>
      <item>Marinko Ratković, OIB 54057243372, Škarnik 26, 42223 Škarnik</item>
      <item>Dominik Brkić, OIB 14406310871, Jaruščica 9 D, 10000 Zagreb</item>
      <item>Ljubica Žuljić, OIB 47641118940, Sisačka 16, 10410 Velika Gorica</item>
      <item>Ivan Tržić, OIB 88170432071, Franje Blažinca 29, 10370 Kozinščak</item>
      <item>DETONEX d.o.o. za trgovinu, OIB 84246899345, Horvaćanska cesta 23, 10000 Zagreb</item>
      <item>Vanna Bojović, OIB 83656206667, Bartolići 35, 10000 Zagreb</item>
      <item>Alan Jurković, OIB 53995301946, Topnička Ulica 10, 10000 Zagreb</item>
      <item>Branka Tomaško, OIB 93793808015, Grančarska Ulica V. Odvojak 2, 10257 Kupinečki Kraljevec</item>
      <item>Ilija Tufeković, OIB 85272849807, Savski Gaj Iii. 18, 10000 Zagreb</item>
      <item>Antun-Željko Gidi, OIB 68779306540, Jaruščica 5, 10000 Zagreb</item>
      <item>Višnja Broqi, OIB 35093755829, Lanište 1 J, 10000 Zagreb</item>
      <item>GORAN TOMIĆ, BUKOVAČKA CESTA 331 A, 10000 Zagreb</item>
      <item>Nebojša Perić, OIB 17683491651, Baburičina Ulica 17, 10000 Zagreb</item>
      <item>Alen Jelovac, OIB 92213194197, Trg Kralja Tomislava 6, 10000 Zagreb</item>
      <item>Petar Klipić, OIB 72968154640, Pičmanova Ulica 5, 10000 Zagreb</item>
      <item>Maja Katana, OIB 98013783313, Ulica Milana Ogrizovića 2, 10000 Zagreb</item>
      <item>Goran Crepulja, OIB 18982056058, Špadići 78, 52440 Poreč</item>
      <item>Jelena Jozić, OIB 61368880664, Dankovečka Ulica 104, 10000 Zagreb</item>
      <item>Ela Mihovilović Brkić, OIB 71624369158, Prisavlje 10, 10000 Zagreb</item>
      <item>Miodrag Lesar, OIB 04182813536, Dolenica 12 F, 10250 Lučko</item>
      <item>Iris Cekuš Soltz, OIB 72558220282, Ulica Josipa Pupačića 4, 10000 Zagreb</item>
      <item>ORION ULAGANJA d.o.o. za usluge, OIB 45663810571, Jaruščica 11, 10000 Zagreb</item>
      <item>Milijana Vizjak, OIB 24053414429, Demšarova Ulica 41, 10000 Zagreb</item>
      <item>Snježana Šarić, OIB 81440476583, Ulica Grada Chicaga 4, 10000 Zagreb</item>
      <item>Ruža Santini, OIB 95280404750, Ivana Merza 8, 23210 Turanj</item>
      <item>TOP CLASS NEKRETNINE jednostavno društvo s ograničenom odgovornošću za gradnju i posredovanje u prometu nekretininama, OIB 71460389305, Ulica Karla Metikoša 3,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tem>ORION ULAGANJA d.o.o. za usluge</item>
      <item>Milijana Vizjak</item>
      <item>Snježana Šarić</item>
      <item>Ruža Santini</item>
      <item>TOP CLASS NEKRETNINE jednostavno društvo s ograničenom odgovornošću za gradnju i posredovanje u prometu nekretininama</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tem>ORION ULAGANJA d.o.o. za usluge</item>
      <item>Milijana Vizjak</item>
      <item>Snježana Šarić</item>
      <item>Ruža Santini</item>
      <item>TOP CLASS NEKRETNINE jednostavno društvo s ograničenom odgovornošću za gradnju i posredovanje u prometu nekretininama</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 OIB 05965133878</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tem>Ranko Tomašević, OIB 86778817194</item>
      <item>Veronika Grubišić, OIB 10961890432</item>
      <item>Jozo Jerković, OIB 16863827730</item>
      <item>Sebastijan Paunović, OIB 71479698322</item>
      <item>Dragan Josipović, OIB 05767821988</item>
      <item>Maja Došlić Leš, OIB 75355077589</item>
      <item>Robert Gruber, OIB 72359897820</item>
      <item>Marija Pavletić, OIB 67403334435</item>
      <item>DARKO SMOLJAN</item>
      <item>Stipe Kljaić, OIB 04222923717</item>
      <item>B MAMIĆ</item>
      <item>Mirjana Grubišić, OIB 71833983967</item>
      <item>IVAN ČOP</item>
      <item>Marinka Perić, OIB 11689582126</item>
      <item>Sanja Lazić, OIB 93538380913</item>
      <item>Domagoj Šoše, OIB 76698290315</item>
      <item>IMPALA TRGOVINA, društvo s ograničenom odgovornošću za trgovinu i usluge, OIB 74349957002</item>
      <item>Martina Vuletić, OIB 73670201850</item>
      <item>ANTO PERIĆ</item>
      <item>Marjan Leši, OIB 77679532298</item>
      <item>JOSIP VULETIĆ</item>
      <item>Matija Jozić, OIB 63838897711</item>
      <item>Anđelka Marijanović, OIB 50730779773</item>
      <item>Marjan Bavčević, OIB 26538063798</item>
      <item>Marijan Malekin, OIB 58644776096</item>
      <item>DAJANA ANTONIJA BEBEK</item>
      <item>Miro Šahinović, OIB 06143438724</item>
      <item>OPERETA LEGALIZACIJA društvo s ograničenom odgovornošću za promet nekretnina, OIB 59459077421</item>
      <item>Josip Biočić, OIB 01933666749</item>
      <item>Fikret Osmanović, OIB 72517850145</item>
      <item>Darko Šebalj, OIB 05296710885</item>
      <item>Jerko Huljev, OIB 18648097894</item>
      <item>Jakov Šošić, OIB 77618338351</item>
      <item>Jasmin Čaušević, OIB 18030083498</item>
      <item>Franjo Kušević, OIB 46060556856</item>
      <item>Rina Broqi, OIB 27121995258</item>
      <item>IVAN KRALJ</item>
      <item>Mladen Petrlić, OIB 88977535430</item>
      <item>Zvonko Babić, OIB 70434924687</item>
      <item>Zvjezdana Balen-Vuglač, OIB 41427375263</item>
      <item>HOJSKI NEKRETNINE društvo s ograničenom odgovornošću za proizvodnju, trgovinu i usluge, OIB 48954500679</item>
      <item>Dragana Drobac, OIB 50310836278</item>
      <item>METRO LIVING d.o.o. za trgovinu i usluge, OIB 18836443912</item>
      <item>Martina Peričić, OIB 41096827899</item>
      <item>Ivona Vuglač, OIB 68310426614</item>
      <item>Darko Acalinović, OIB 00614141617</item>
      <item>Sandra Prskalo, OIB 89797926066</item>
      <item>Ranko Vukosavljević, OIB 51556794836</item>
      <item>CENTAR VIZIJA d.o.o. za trgovinu, OIB 05417850582</item>
      <item>Stjepan Žuljić, OIB 86416796158</item>
      <item>AQUAMONT d.o.o. za graditeljstvo, trgovinu i usluge, OIB 85058985197</item>
      <item>Dalibor Koljenik, OIB 32237070324</item>
      <item>JOSIP PETRIČEVIĆ</item>
      <item>Dino Marjanović, OIB 94571187643</item>
      <item>Otilia Varoščić, OIB 29857255382</item>
      <item>Krešimir Flas, OIB 24601707285</item>
      <item>Ivanka Zubčić, OIB 81995032685</item>
      <item>Sanja Šukunda, OIB 59006877827</item>
      <item>Martinna Lana Kordić, OIB 17298754112</item>
      <item>BORIS JURIĆ</item>
      <item>Zlata Piler, OIB 13123416897</item>
      <item>Ljubica Vidak, OIB 59045015690</item>
      <item>Anđela Matanović, OIB 23863557391</item>
      <item>Petra Kovač, OIB 81818391740</item>
      <item>Valentina Pavković, OIB 87067683188</item>
      <item>Božidar Lokner, OIB 27430987328</item>
      <item>Miroslav Jurković, OIB 54288805565</item>
      <item>Tea Kolić, OIB 41585198769</item>
      <item>IVICA TOMIĆ</item>
      <item>JOSIP JELIĆ</item>
      <item>Magda Butorac, OIB 08583634020</item>
      <item>Vladimir Čavlović, OIB 56625730708</item>
      <item>Tatjana Mateković, OIB 74561760663</item>
      <item>Vesna Mladina, OIB 71801437335</item>
      <item>Miroslav Šarić, OIB 25341165767</item>
      <item>Vedran Juroš, OIB 63902441919</item>
      <item>Nikola Klaić, OIB 48832374139</item>
      <item>Boris Hipp, OIB 42112609273</item>
      <item>Robert Žunić, OIB 45515944422</item>
      <item>STUDIO RENTAL d.o.o. za usluge, OIB 04132278774</item>
      <item>Darko Barišić, OIB 62519692888</item>
      <item>Željko Borovička, OIB 56179447139</item>
      <item>Zdenko Tica, OIB 49584641587</item>
      <item>Sabina Abdurahimi, OIB 67660387238</item>
      <item>Darije Petolas, OIB 10344917608</item>
      <item>Perica Mitrović, OIB 29538074286</item>
      <item>Matija Špičić, OIB 02495519389</item>
      <item>Natali Bogićević, OIB 84056119217</item>
      <item>Filip Grilec, OIB 94471925962</item>
      <item>Zdenka Štern, OIB 32826205231</item>
      <item>Vladimir Vrhovec, OIB 36459972653</item>
      <item>Oliver Zorić, OIB 35822433380</item>
      <item>Vjekoslav Caktaš, OIB 62953165590</item>
      <item>TOMISLAV MILIČEVIĆ</item>
      <item>Antun Galić, OIB 26954182575</item>
      <item>VRHUNSKA GRADNJA j.d.o.o. za usluge, OIB 44285161879</item>
      <item>Božica Bronzović Arbanas, OIB 81109718920</item>
      <item>Kristina Tadić, OIB 34964601979</item>
      <item>Bernardica Djapić, OIB 83416361565</item>
      <item>Anita Zrinjan, OIB 45979512796</item>
      <item>MARKO MARTINOVIĆ</item>
      <item>NEKTUS INTERIJERI d.o.o. za usluge, OIB 87157825646</item>
      <item>Josip Munđar, OIB 55396621716</item>
      <item>Igor Bubnjić, OIB 68673320401</item>
      <item>Branka Lozić, OIB 03377626486</item>
      <item>Marinko Ratković, OIB 54057243372</item>
      <item>Dominik Brkić, OIB 14406310871</item>
      <item>Ljubica Žuljić, OIB 47641118940</item>
      <item>Ivan Tržić, OIB 88170432071</item>
      <item>DETONEX d.o.o. za trgovinu, OIB 84246899345</item>
      <item>Vanna Bojović, OIB 83656206667</item>
      <item>Alan Jurković, OIB 53995301946</item>
      <item>Branka Tomaško, OIB 93793808015</item>
      <item>Ilija Tufeković, OIB 85272849807</item>
      <item>Antun-Željko Gidi, OIB 68779306540</item>
      <item>Višnja Broqi, OIB 35093755829</item>
      <item>GORAN TOMIĆ</item>
      <item>Nebojša Perić, OIB 17683491651</item>
      <item>Alen Jelovac, OIB 92213194197</item>
      <item>Petar Klipić, OIB 72968154640</item>
      <item>Maja Katana, OIB 98013783313</item>
      <item>Goran Crepulja, OIB 18982056058</item>
      <item>Jelena Jozić, OIB 61368880664</item>
      <item>Ela Mihovilović Brkić, OIB 71624369158</item>
      <item>Miodrag Lesar, OIB 04182813536</item>
      <item>Iris Cekuš Soltz, OIB 72558220282</item>
      <item>ORION ULAGANJA d.o.o. za usluge, OIB 45663810571</item>
      <item>Milijana Vizjak, OIB 24053414429</item>
      <item>Snježana Šarić, OIB 81440476583</item>
      <item>Ruža Santini, OIB 95280404750</item>
      <item>TOP CLASS NEKRETNINE jednostavno društvo s ograničenom odgovornošću za gradnju i posredovanje u prometu nekretininama, OIB 71460389305</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 OIB 05965133878</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tem>Ranko Tomašević, OIB 86778817194</item>
      <item>Veronika Grubišić, OIB 10961890432</item>
      <item>Jozo Jerković, OIB 16863827730</item>
      <item>Sebastijan Paunović, OIB 71479698322</item>
      <item>Dragan Josipović, OIB 05767821988</item>
      <item>Maja Došlić Leš, OIB 75355077589</item>
      <item>Robert Gruber, OIB 72359897820</item>
      <item>Marija Pavletić, OIB 67403334435</item>
      <item>DARKO SMOLJAN</item>
      <item>Stipe Kljaić, OIB 04222923717</item>
      <item>B MAMIĆ</item>
      <item>Mirjana Grubišić, OIB 71833983967</item>
      <item>IVAN ČOP</item>
      <item>Marinka Perić, OIB 11689582126</item>
      <item>Sanja Lazić, OIB 93538380913</item>
      <item>Domagoj Šoše, OIB 76698290315</item>
      <item>IMPALA TRGOVINA, društvo s ograničenom odgovornošću za trgovinu i usluge, OIB 74349957002</item>
      <item>Martina Vuletić, OIB 73670201850</item>
      <item>ANTO PERIĆ</item>
      <item>Marjan Leši, OIB 77679532298</item>
      <item>JOSIP VULETIĆ</item>
      <item>Matija Jozić, OIB 63838897711</item>
      <item>Anđelka Marijanović, OIB 50730779773</item>
      <item>Marjan Bavčević, OIB 26538063798</item>
      <item>Marijan Malekin, OIB 58644776096</item>
      <item>DAJANA ANTONIJA BEBEK</item>
      <item>Miro Šahinović, OIB 06143438724</item>
      <item>OPERETA LEGALIZACIJA društvo s ograničenom odgovornošću za promet nekretnina, OIB 59459077421</item>
      <item>Josip Biočić, OIB 01933666749</item>
      <item>Fikret Osmanović, OIB 72517850145</item>
      <item>Darko Šebalj, OIB 05296710885</item>
      <item>Jerko Huljev, OIB 18648097894</item>
      <item>Jakov Šošić, OIB 77618338351</item>
      <item>Jasmin Čaušević, OIB 18030083498</item>
      <item>Franjo Kušević, OIB 46060556856</item>
      <item>Rina Broqi, OIB 27121995258</item>
      <item>IVAN KRALJ</item>
      <item>Mladen Petrlić, OIB 88977535430</item>
      <item>Zvonko Babić, OIB 70434924687</item>
      <item>Zvjezdana Balen-Vuglač, OIB 41427375263</item>
      <item>HOJSKI NEKRETNINE društvo s ograničenom odgovornošću za proizvodnju, trgovinu i usluge, OIB 48954500679</item>
      <item>Dragana Drobac, OIB 50310836278</item>
      <item>METRO LIVING d.o.o. za trgovinu i usluge, OIB 18836443912</item>
      <item>Martina Peričić, OIB 41096827899</item>
      <item>Ivona Vuglač, OIB 68310426614</item>
      <item>Darko Acalinović, OIB 00614141617</item>
      <item>Sandra Prskalo, OIB 89797926066</item>
      <item>Ranko Vukosavljević, OIB 51556794836</item>
      <item>CENTAR VIZIJA d.o.o. za trgovinu, OIB 05417850582</item>
      <item>Stjepan Žuljić, OIB 86416796158</item>
      <item>AQUAMONT d.o.o. za graditeljstvo, trgovinu i usluge, OIB 85058985197</item>
      <item>Dalibor Koljenik, OIB 32237070324</item>
      <item>JOSIP PETRIČEVIĆ</item>
      <item>Dino Marjanović, OIB 94571187643</item>
      <item>Otilia Varoščić, OIB 29857255382</item>
      <item>Krešimir Flas, OIB 24601707285</item>
      <item>Ivanka Zubčić, OIB 81995032685</item>
      <item>Sanja Šukunda, OIB 59006877827</item>
      <item>Martinna Lana Kordić, OIB 17298754112</item>
      <item>BORIS JURIĆ</item>
      <item>Zlata Piler, OIB 13123416897</item>
      <item>Ljubica Vidak, OIB 59045015690</item>
      <item>Anđela Matanović, OIB 23863557391</item>
      <item>Petra Kovač, OIB 81818391740</item>
      <item>Valentina Pavković, OIB 87067683188</item>
      <item>Božidar Lokner, OIB 27430987328</item>
      <item>Miroslav Jurković, OIB 54288805565</item>
      <item>Tea Kolić, OIB 41585198769</item>
      <item>IVICA TOMIĆ</item>
      <item>JOSIP JELIĆ</item>
      <item>Magda Butorac, OIB 08583634020</item>
      <item>Vladimir Čavlović, OIB 56625730708</item>
      <item>Tatjana Mateković, OIB 74561760663</item>
      <item>Vesna Mladina, OIB 71801437335</item>
      <item>Miroslav Šarić, OIB 25341165767</item>
      <item>Vedran Juroš, OIB 63902441919</item>
      <item>Nikola Klaić, OIB 48832374139</item>
      <item>Boris Hipp, OIB 42112609273</item>
      <item>Robert Žunić, OIB 45515944422</item>
      <item>STUDIO RENTAL d.o.o. za usluge, OIB 04132278774</item>
      <item>Darko Barišić, OIB 62519692888</item>
      <item>Željko Borovička, OIB 56179447139</item>
      <item>Zdenko Tica, OIB 49584641587</item>
      <item>Sabina Abdurahimi, OIB 67660387238</item>
      <item>Darije Petolas, OIB 10344917608</item>
      <item>Perica Mitrović, OIB 29538074286</item>
      <item>Matija Špičić, OIB 02495519389</item>
      <item>Natali Bogićević, OIB 84056119217</item>
      <item>Filip Grilec, OIB 94471925962</item>
      <item>Zdenka Štern, OIB 32826205231</item>
      <item>Vladimir Vrhovec, OIB 36459972653</item>
      <item>Oliver Zorić, OIB 35822433380</item>
      <item>Vjekoslav Caktaš, OIB 62953165590</item>
      <item>TOMISLAV MILIČEVIĆ</item>
      <item>Antun Galić, OIB 26954182575</item>
      <item>VRHUNSKA GRADNJA j.d.o.o. za usluge, OIB 44285161879</item>
      <item>Božica Bronzović Arbanas, OIB 81109718920</item>
      <item>Kristina Tadić, OIB 34964601979</item>
      <item>Bernardica Djapić, OIB 83416361565</item>
      <item>Anita Zrinjan, OIB 45979512796</item>
      <item>MARKO MARTINOVIĆ</item>
      <item>NEKTUS INTERIJERI d.o.o. za usluge, OIB 87157825646</item>
      <item>Josip Munđar, OIB 55396621716</item>
      <item>Igor Bubnjić, OIB 68673320401</item>
      <item>Branka Lozić, OIB 03377626486</item>
      <item>Marinko Ratković, OIB 54057243372</item>
      <item>Dominik Brkić, OIB 14406310871</item>
      <item>Ljubica Žuljić, OIB 47641118940</item>
      <item>Ivan Tržić, OIB 88170432071</item>
      <item>DETONEX d.o.o. za trgovinu, OIB 84246899345</item>
      <item>Vanna Bojović, OIB 83656206667</item>
      <item>Alan Jurković, OIB 53995301946</item>
      <item>Branka Tomaško, OIB 93793808015</item>
      <item>Ilija Tufeković, OIB 85272849807</item>
      <item>Antun-Željko Gidi, OIB 68779306540</item>
      <item>Višnja Broqi, OIB 35093755829</item>
      <item>GORAN TOMIĆ</item>
      <item>Nebojša Perić, OIB 17683491651</item>
      <item>Alen Jelovac, OIB 92213194197</item>
      <item>Petar Klipić, OIB 72968154640</item>
      <item>Maja Katana, OIB 98013783313</item>
      <item>Goran Crepulja, OIB 18982056058</item>
      <item>Jelena Jozić, OIB 61368880664</item>
      <item>Ela Mihovilović Brkić, OIB 71624369158</item>
      <item>Miodrag Lesar, OIB 04182813536</item>
      <item>Iris Cekuš Soltz, OIB 72558220282</item>
      <item>ORION ULAGANJA d.o.o. za usluge, OIB 45663810571</item>
      <item>Milijana Vizjak, OIB 24053414429</item>
      <item>Snježana Šarić, OIB 81440476583</item>
      <item>Ruža Santini, OIB 95280404750</item>
      <item>TOP CLASS NEKRETNINE jednostavno društvo s ograničenom odgovornošću za gradnju i posredovanje u prometu nekretininama, OIB 71460389305</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item>
      <item>Antun Crlenjak</item>
      <item>Mirjana Zuzija</item>
      <item>OD SAUCHA &amp; ARAS</item>
      <item>Zdravko Božičević</item>
      <item>Mislav Bistrović</item>
      <item>Dora Hanžeković</item>
      <item>Ivo Farčić</item>
      <item>Željko Albini</item>
      <item>Županijsko državno odvjetništvo u Zagrebu</item>
      <item>Zoran Mihajlović</item>
      <item>Jurica Reberski punomoćnik sudionika u postupku METRO LIVING d.o.o. za trgovinu i usluge</item>
      <item>Jurica Tončić</item>
      <item>MAMIĆ PERIĆ REBERSKI RIMAC Odvjetničko društvo, društvo s ograničenom odgovornošću</item>
    </izvorni_sadrzaj>
    <derivirana_varijabla naziv="DomainObject.Predmet.OstaliListFormated_1">
      <item>Zvonimir Barun</item>
      <item>Antun Crlenjak</item>
      <item>Mirjana Zuzija</item>
      <item>OD SAUCHA &amp; ARAS</item>
      <item>Zdravko Božičević</item>
      <item>Mislav Bistrović</item>
      <item>Dora Hanžeković</item>
      <item>Ivo Farčić</item>
      <item>Željko Albini</item>
      <item>Županijsko državno odvjetništvo u Zagrebu</item>
      <item>Zoran Mihajlović</item>
      <item>Jurica Reberski punomoćnik sudionika u postupku METRO LIVING d.o.o. za trgovinu i usluge</item>
      <item>Jurica Tončić</item>
      <item>MAMIĆ PERIĆ REBERSKI RIMAC Odvjetničko društvo, društvo s ograničenom odgovornošću</item>
    </derivirana_varijabla>
  </DomainObject.Predmet.OstaliListFormated>
  <DomainObject.Predmet.OstaliListFormatedOIB>
    <izvorni_sadrzaj>
      <item>Zvonimir Barun</item>
      <item>Antun Crlenjak</item>
      <item>Mirjana Zuzija, OIB 26497768352</item>
      <item>OD SAUCHA &amp; ARAS, OIB 21494913156</item>
      <item>Zdravko Božičević</item>
      <item>Mislav Bistrović, OIB 77214883107</item>
      <item>Dora Hanžeković, OIB 29273403595</item>
      <item>Ivo Farčić, OIB 60542580519</item>
      <item>Željko Albini, OIB 26256621275</item>
      <item>Županijsko državno odvjetništvo u Zagrebu, OIB 16488001145</item>
      <item>Zoran Mihajlović, OIB 60407042502</item>
      <item>Jurica Reberski, OIB 04868590499 punomoćnik sudionika u postupku METRO LIVING d.o.o. za trgovinu i usluge</item>
      <item>Jurica Tončić, OIB 44669013271</item>
      <item>MAMIĆ PERIĆ REBERSKI RIMAC Odvjetničko društvo, društvo s ograničenom odgovornošću, OIB 32802230502</item>
    </izvorni_sadrzaj>
    <derivirana_varijabla naziv="DomainObject.Predmet.OstaliListFormatedOIB_1">
      <item>Zvonimir Barun</item>
      <item>Antun Crlenjak</item>
      <item>Mirjana Zuzija, OIB 26497768352</item>
      <item>OD SAUCHA &amp; ARAS, OIB 21494913156</item>
      <item>Zdravko Božičević</item>
      <item>Mislav Bistrović, OIB 77214883107</item>
      <item>Dora Hanžeković, OIB 29273403595</item>
      <item>Ivo Farčić, OIB 60542580519</item>
      <item>Željko Albini, OIB 26256621275</item>
      <item>Županijsko državno odvjetništvo u Zagrebu, OIB 16488001145</item>
      <item>Zoran Mihajlović, OIB 60407042502</item>
      <item>Jurica Reberski, OIB 04868590499 punomoćnik sudionika u postupku METRO LIVING d.o.o. za trgovinu i usluge</item>
      <item>Jurica Tončić, OIB 44669013271</item>
      <item>MAMIĆ PERIĆ REBERSKI RIMAC Odvjetničko društvo, društvo s ograničenom odgovornošću, OIB 32802230502</item>
    </derivirana_varijabla>
  </DomainObject.Predmet.OstaliListFormatedOIB>
  <DomainObject.Predmet.OstaliListFormatedWithAdress>
    <izvorni_sadrzaj>
      <item>Zvonimir Barun, Adama Baltazara Krčelića 15, 10290 Zaprešić</item>
      <item>Antun Crlenjak, 10000 Zagreb</item>
      <item>Mirjana Zuzija, Slavka Kolara 25, 10410 Velika Gorica</item>
      <item>OD SAUCHA &amp; ARAS, Gundulićeva 20, 10000 Zagreb</item>
      <item>Zdravko Božičević</item>
      <item>Mislav Bistrović, Trg Petra Svačića 6, 10000 Zagreb</item>
      <item>Dora Hanžeković</item>
      <item>Ivo Farčić, Baštijanova 2a, 10000 Zagreb</item>
      <item>Željko Albini, Gračanska cesta 91 B, 10000 Zagreb</item>
      <item>Županijsko državno odvjetništvo u Zagrebu</item>
      <item>Zoran Mihajlović, Ulica Ivana Rendića 31, 10000 Zagreb</item>
      <item>Jurica Reberski, Radnička c. 80, 10000 Zagreb punomoćnik sudionika u postupku METRO LIVING d.o.o. za trgovinu i usluge</item>
      <item>Jurica Tončić, Ignjata Đorđića 19, 10000 Zagreb</item>
      <item>MAMIĆ PERIĆ REBERSKI RIMAC Odvjetničko društvo, društvo s ograničenom odgovornošću, Ivana Lučića 2A, 10000 Zagreb</item>
    </izvorni_sadrzaj>
    <derivirana_varijabla naziv="DomainObject.Predmet.OstaliListFormatedWithAdress_1">
      <item>Zvonimir Barun, Adama Baltazara Krčelića 15, 10290 Zaprešić</item>
      <item>Antun Crlenjak, 10000 Zagreb</item>
      <item>Mirjana Zuzija, Slavka Kolara 25, 10410 Velika Gorica</item>
      <item>OD SAUCHA &amp; ARAS, Gundulićeva 20, 10000 Zagreb</item>
      <item>Zdravko Božičević</item>
      <item>Mislav Bistrović, Trg Petra Svačića 6, 10000 Zagreb</item>
      <item>Dora Hanžeković</item>
      <item>Ivo Farčić, Baštijanova 2a, 10000 Zagreb</item>
      <item>Željko Albini, Gračanska cesta 91 B, 10000 Zagreb</item>
      <item>Županijsko državno odvjetništvo u Zagrebu</item>
      <item>Zoran Mihajlović, Ulica Ivana Rendića 31, 10000 Zagreb</item>
      <item>Jurica Reberski, Radnička c. 80, 10000 Zagreb punomoćnik sudionika u postupku METRO LIVING d.o.o. za trgovinu i usluge</item>
      <item>Jurica Tončić, Ignjata Đorđića 19, 10000 Zagreb</item>
      <item>MAMIĆ PERIĆ REBERSKI RIMAC Odvjetničko društvo, društvo s ograničenom odgovornošću, Ivana Lučića 2A, 10000 Zagreb</item>
    </derivirana_varijabla>
  </DomainObject.Predmet.OstaliListFormatedWithAdress>
  <DomainObject.Predmet.OstaliListFormatedWithAdressOIB>
    <izvorni_sadrzaj>
      <item>Zvonimir Barun, Adama Baltazara Krčelića 15, 10290 Zaprešić</item>
      <item>Antun Crlenjak, 10000 Zagreb</item>
      <item>Mirjana Zuzija, OIB 26497768352, Slavka Kolara 25, 10410 Velika Gorica</item>
      <item>OD SAUCHA &amp; ARAS, OIB 21494913156, Gundulićeva 20, 10000 Zagreb</item>
      <item>Zdravko Božičević</item>
      <item>Mislav Bistrović, OIB 77214883107, Trg Petra Svačića 6, 10000 Zagreb</item>
      <item>Dora Hanžeković, OIB 29273403595</item>
      <item>Ivo Farčić, OIB 60542580519, Baštijanova 2a, 10000 Zagreb</item>
      <item>Željko Albini, OIB 26256621275, Gračanska cesta 91 B, 10000 Zagreb</item>
      <item>Županijsko državno odvjetništvo u Zagrebu, OIB 16488001145</item>
      <item>Zoran Mihajlović, OIB 60407042502, Ulica Ivana Rendića 31, 10000 Zagreb</item>
      <item>Jurica Reberski, OIB 04868590499, Radnička c. 80, 10000 Zagreb punomoćnik sudionika u postupku METRO LIVING d.o.o. za trgovinu i usluge</item>
      <item>Jurica Tončić, OIB 44669013271, Ignjata Đorđića 19, 10000 Zagreb</item>
      <item>MAMIĆ PERIĆ REBERSKI RIMAC Odvjetničko društvo, društvo s ograničenom odgovornošću, OIB 32802230502, Ivana Lučića 2A, 10000 Zagreb</item>
    </izvorni_sadrzaj>
    <derivirana_varijabla naziv="DomainObject.Predmet.OstaliListFormatedWithAdressOIB_1">
      <item>Zvonimir Barun, Adama Baltazara Krčelića 15, 10290 Zaprešić</item>
      <item>Antun Crlenjak, 10000 Zagreb</item>
      <item>Mirjana Zuzija, OIB 26497768352, Slavka Kolara 25, 10410 Velika Gorica</item>
      <item>OD SAUCHA &amp; ARAS, OIB 21494913156, Gundulićeva 20, 10000 Zagreb</item>
      <item>Zdravko Božičević</item>
      <item>Mislav Bistrović, OIB 77214883107, Trg Petra Svačića 6, 10000 Zagreb</item>
      <item>Dora Hanžeković, OIB 29273403595</item>
      <item>Ivo Farčić, OIB 60542580519, Baštijanova 2a, 10000 Zagreb</item>
      <item>Željko Albini, OIB 26256621275, Gračanska cesta 91 B, 10000 Zagreb</item>
      <item>Županijsko državno odvjetništvo u Zagrebu, OIB 16488001145</item>
      <item>Zoran Mihajlović, OIB 60407042502, Ulica Ivana Rendića 31, 10000 Zagreb</item>
      <item>Jurica Reberski, OIB 04868590499, Radnička c. 80, 10000 Zagreb punomoćnik sudionika u postupku METRO LIVING d.o.o. za trgovinu i usluge</item>
      <item>Jurica Tončić, OIB 44669013271, Ignjata Đorđića 19, 10000 Zagreb</item>
      <item>MAMIĆ PERIĆ REBERSKI RIMAC Odvjetničko društvo, društvo s ograničenom odgovornošću, OIB 32802230502, Ivana Lučića 2A, 10000 Zagreb</item>
    </derivirana_varijabla>
  </DomainObject.Predmet.OstaliListFormatedWithAdressOIB>
  <DomainObject.Predmet.OstaliListNazivFormated>
    <izvorni_sadrzaj>
      <item>Zvonimir Barun</item>
      <item>Antun Crlenjak</item>
      <item>Mirjana Zuzija</item>
      <item>OD SAUCHA &amp; ARAS</item>
      <item>Zdravko Božičević</item>
      <item>Mislav Bistrović</item>
      <item>Dora Hanžeković</item>
      <item>Ivo Farčić</item>
      <item>Željko Albini</item>
      <item>Županijsko državno odvjetništvo u Zagrebu</item>
      <item>Zoran Mihajlović</item>
      <item>Jurica Reberski</item>
      <item>Jurica Tončić</item>
      <item>MAMIĆ PERIĆ REBERSKI RIMAC Odvjetničko društvo, društvo s ograničenom odgovornošću</item>
    </izvorni_sadrzaj>
    <derivirana_varijabla naziv="DomainObject.Predmet.OstaliListNazivFormated_1">
      <item>Zvonimir Barun</item>
      <item>Antun Crlenjak</item>
      <item>Mirjana Zuzija</item>
      <item>OD SAUCHA &amp; ARAS</item>
      <item>Zdravko Božičević</item>
      <item>Mislav Bistrović</item>
      <item>Dora Hanžeković</item>
      <item>Ivo Farčić</item>
      <item>Željko Albini</item>
      <item>Županijsko državno odvjetništvo u Zagrebu</item>
      <item>Zoran Mihajlović</item>
      <item>Jurica Reberski</item>
      <item>Jurica Tončić</item>
      <item>MAMIĆ PERIĆ REBERSKI RIMAC Odvjetničko društvo, društvo s ograničenom odgovornošću</item>
    </derivirana_varijabla>
  </DomainObject.Predmet.OstaliListNazivFormated>
  <DomainObject.Predmet.OstaliListNazivFormatedOIB>
    <izvorni_sadrzaj>
      <item>Zvonimir Barun</item>
      <item>Antun Crlenjak</item>
      <item>Mirjana Zuzija, OIB 26497768352</item>
      <item>OD SAUCHA &amp; ARAS, OIB 21494913156</item>
      <item>Zdravko Božičević</item>
      <item>Mislav Bistrović, OIB 77214883107</item>
      <item>Dora Hanžeković, OIB 29273403595</item>
      <item>Ivo Farčić, OIB 60542580519</item>
      <item>Željko Albini, OIB 26256621275</item>
      <item>Županijsko državno odvjetništvo u Zagrebu, OIB 16488001145</item>
      <item>Zoran Mihajlović, OIB 60407042502</item>
      <item>Jurica Reberski, OIB 04868590499</item>
      <item>Jurica Tončić, OIB 44669013271</item>
      <item>MAMIĆ PERIĆ REBERSKI RIMAC Odvjetničko društvo, društvo s ograničenom odgovornošću, OIB 32802230502</item>
    </izvorni_sadrzaj>
    <derivirana_varijabla naziv="DomainObject.Predmet.OstaliListNazivFormatedOIB_1">
      <item>Zvonimir Barun</item>
      <item>Antun Crlenjak</item>
      <item>Mirjana Zuzija, OIB 26497768352</item>
      <item>OD SAUCHA &amp; ARAS, OIB 21494913156</item>
      <item>Zdravko Božičević</item>
      <item>Mislav Bistrović, OIB 77214883107</item>
      <item>Dora Hanžeković, OIB 29273403595</item>
      <item>Ivo Farčić, OIB 60542580519</item>
      <item>Željko Albini, OIB 26256621275</item>
      <item>Županijsko državno odvjetništvo u Zagrebu, OIB 16488001145</item>
      <item>Zoran Mihajlović, OIB 60407042502</item>
      <item>Jurica Reberski, OIB 04868590499</item>
      <item>Jurica Tončić, OIB 44669013271</item>
      <item>MAMIĆ PERIĆ REBERSKI RIMAC Odvjetničko društvo, društvo s ograničenom odgovornošću, OIB 32802230502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17. lipnja 2021.</izvorni_sadrzaj>
    <derivirana_varijabla naziv="DomainObject.Datum_1">17. lipnja 2021.</derivirana_varijabla>
  </DomainObject.Datum>
  <DomainObject.PoslovniBrojDokumenta>
    <izvorni_sadrzaj>St-1094/2012-1834</izvorni_sadrzaj>
    <derivirana_varijabla naziv="DomainObject.PoslovniBrojDokumenta_1">St-1094/2012-1834</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Mislav Bistrović</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tem>ORION ULAGANJA d.o.o. za usluge</item>
      <item>Dora Hanžeković</item>
      <item>Ivo Farčić</item>
      <item>Milijana Vizjak</item>
      <item>Snježana Šarić</item>
      <item>Željko Albini</item>
      <item>Županijsko državno odvjetništvo u Zagrebu</item>
      <item>Ruža Santini</item>
      <item>Zoran Mihajlović</item>
      <item>Jurica Reberski</item>
      <item>Jurica Tončić</item>
      <item>TOP CLASS NEKRETNINE jednostavno društvo s ograničenom odgovornošću za gradnju i posredovanje u prometu nekretininama</item>
      <item>MAMIĆ PERIĆ REBERSKI RIMAC Odvjetničko društvo, društvo s ograničenom odgovornošću</item>
    </izvorni_sadrzaj>
    <derivirana_varijabla naziv="DomainObject.Predmet.SudioniciListNaziv_1">
      <item>JARUŠČICA PROJEKT  d.o.o. za poslovanje nekretninama</item>
      <item>ZAGREBAČKA BANKA DIONIČKO DRUŠTVO</item>
      <item>Zvonimir Barun</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Mislav Bistrović</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tem>ORION ULAGANJA d.o.o. za usluge</item>
      <item>Dora Hanžeković</item>
      <item>Ivo Farčić</item>
      <item>Milijana Vizjak</item>
      <item>Snježana Šarić</item>
      <item>Željko Albini</item>
      <item>Županijsko državno odvjetništvo u Zagrebu</item>
      <item>Ruža Santini</item>
      <item>Zoran Mihajlović</item>
      <item>Jurica Reberski</item>
      <item>Jurica Tončić</item>
      <item>TOP CLASS NEKRETNINE jednostavno društvo s ograničenom odgovornošću za gradnju i posredovanje u prometu nekretininama</item>
      <item>MAMIĆ PERIĆ REBERSKI RIMAC Odvjetničko društvo, društvo s ograničenom odgovornošću</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Adama Baltazara Krčelića 15,10290 Zaprešić</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Jaruščica 9,10000 Zagreb</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 OIB 05965133878, Jaruščica 11,10000 Zagreb</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item>Mislav Bistrović, OIB 77214883107, Trg Petra Svačića 6,10000 Zagreb</item>
      <item>Ranko Tomašević, OIB 86778817194, Zamenhofova Ulica 6,10000 Zagreb</item>
      <item>Veronika Grubišić, OIB 10961890432, Ulica Ivice Kičmanovića 22,10000 Zagreb</item>
      <item>Jozo Jerković, OIB 16863827730, Jaruščica 5 A,10000 Zagreb</item>
      <item>Sebastijan Paunović, OIB 71479698322, Ulica Vladimira Filakovca 5,10000 Zagreb</item>
      <item>Dragan Josipović, OIB 05767821988, Milana Nemičića 19,44250 Petrinja</item>
      <item>Maja Došlić Leš, OIB 75355077589, Frankopanska 1,35410 Batrina</item>
      <item>Robert Gruber, OIB 72359897820, Štefanićeva Ulica 8,10000 Zagreb</item>
      <item>Marija Pavletić, OIB 67403334435, Ulica Rudolfa Bićanića 16,10000 Zagreb</item>
      <item>DARKO SMOLJAN, STADITTEIL NEUHAUSEN AMTACKERSTR METZINGEN,72555 STADITTEIL NEUHAUSEN AMTACKERSTR METZINGEN</item>
      <item>Stipe Kljaić, OIB 04222923717, Jaruščica 5 A,10000 Zagreb</item>
      <item>B MAMIĆ, Šestinski dol 135,10000 Zagreb</item>
      <item>Mirjana Grubišić, OIB 71833983967, Trnava I. 51 A,10000 Zagreb</item>
      <item>IVAN ČOP, Jaruščica 5/A,10000 Zagreb</item>
      <item>Marinka Perić, OIB 11689582126, Filipa Macure 21,Banja Luka</item>
      <item>Sanja Lazić, OIB 93538380913, Kralja Tomislava 17,33520 Slatina</item>
      <item>Domagoj Šoše, OIB 76698290315, Logorište 19 A,47000 Karlovac</item>
      <item>IMPALA TRGOVINA, društvo s ograničenom odgovornošću za trgovinu i usluge, OIB 74349957002, Ivana Keleka 83,10360 Sesvete</item>
      <item>Martina Vuletić, OIB 73670201850, Kalabarovo Vrelo 12,10000 Zagreb</item>
      <item>ANTO PERIĆ, BIHAĆKA 30 SESVETSKI KRALJEVEC,10360 Sesvete</item>
      <item>Marjan Leši, OIB 77679532298, Stubička Ulica 91 A,10000 Zagreb</item>
      <item>JOSIP VULETIĆ, ULICA ANÐELA NUIĆA 97,10000 Zagreb</item>
      <item>Matija Jozić, OIB 63838897711, Štibrenska Ulica 1 A,10360 Sesvete</item>
      <item>Anđelka Marijanović, OIB 50730779773, Trpinjska Ulica 3,10000 Zagreb</item>
      <item>Marjan Bavčević, OIB 26538063798, Skradinska 3,21000 Split</item>
      <item>Marijan Malekin, OIB 58644776096, Vrlička Ulica 63,21230 Sinj</item>
      <item>DAJANA ANTONIJA BEBEK, JARUŠČICA 11,10000 Zagreb</item>
      <item>Miro Šahinović, OIB 06143438724, Ulica Nike Grškovića 4,10000 Zagreb</item>
      <item>OPERETA LEGALIZACIJA društvo s ograničenom odgovornošću za promet nekretnina, OIB 59459077421, Kranjčevićeva 53,10000 Zagreb</item>
      <item>Josip Biočić, OIB 01933666749, Mendlova Ulica 7,10000 Zagreb</item>
      <item>Fikret Osmanović, OIB 72517850145, Jaruščica 11,10000 Zagreb</item>
      <item>Darko Šebalj, OIB 05296710885, Posavsko Vrbovo 89 A,10411 Vrbovo Posavsko</item>
      <item>Jerko Huljev, OIB 18648097894, 4. Rakitski Odvojak 5,10437 Rakitje</item>
      <item>Jakov Šošić, OIB 77618338351, Odeska 6,21000 Split</item>
      <item>Jasmin Čaušević, OIB 18030083498, Čaklje 37,21327 Podgora</item>
      <item>Franjo Kušević, OIB 46060556856, Lučelnica 87,10451 Lučelnica</item>
      <item>Rina Broqi, OIB 27121995258, Horvaćanska Cesta 166,10000 Zagreb</item>
      <item>IVAN KRALJ, V. VRBICE 15,10250 Lučko</item>
      <item>Mladen Petrlić, OIB 88977535430, Ludbreška Ulica 10,10000 Zagreb</item>
      <item>Zvonko Babić, OIB 70434924687, Jurice Muraia 2,40000 Čakovec</item>
      <item>Zvjezdana Balen-Vuglač, OIB 41427375263, Marinići 80 B,51216 Marinići</item>
      <item>HOJSKI NEKRETNINE društvo s ograničenom odgovornošću za proizvodnju, trgovinu i usluge, OIB 48954500679, Majdakova 45,10000 Zagreb</item>
      <item>Dragana Drobac, OIB 50310836278, Cernik 225,51218 Cernik</item>
      <item>METRO LIVING d.o.o. za trgovinu i usluge, OIB 18836443912, Sobolski put 16,10000 Zagreb</item>
      <item>Martina Peričić, OIB 41096827899, Ulica Ivana Zahara 3,10000 Zagreb</item>
      <item>Ivona Vuglač, OIB 68310426614, Marinići 80 B,51216 Marinići</item>
      <item>Darko Acalinović, OIB 00614141617, Vladimira Nazora 90,21480 Vis</item>
      <item>Sandra Prskalo, OIB 89797926066, Jablanovac 24,10000 Zagreb</item>
      <item>Ranko Vukosavljević, OIB 51556794836, Kutnjački Put 6,10000 Zagreb</item>
      <item>CENTAR VIZIJA d.o.o. za trgovinu, OIB 05417850582, Kranjčevićeva 53,10000 Zagreb</item>
      <item>Stjepan Žuljić, OIB 86416796158, Sisačka 16,10410 Velika Gorica</item>
      <item>AQUAMONT d.o.o. za graditeljstvo, trgovinu i usluge, OIB 85058985197, Sobolski put 16,10000 Zagreb</item>
      <item>Dalibor Koljenik, OIB 32237070324, Koranska 8,31500 Našice</item>
      <item>JOSIP PETRIČEVIĆ, ŠETALIŠTE 150. BRIGADE 8,10000 Zagreb</item>
      <item>Dino Marjanović, OIB 94571187643, Ulica Ljudevita Posavskog 16,10000 Zagreb</item>
      <item>Otilia Varoščić, OIB 29857255382, Jablanska Ulica 32,10000 Zagreb</item>
      <item>Krešimir Flas, OIB 24601707285, Vlatka Mačeka 10,35000 Slavonski Brod</item>
      <item>Ivanka Zubčić, OIB 81995032685, UL. HRVATSKIH BRANITELJA 7 (ranije: PRIDRAGA, PRIDRAGA, 104),23312 Pridraga</item>
      <item>Sanja Šukunda, OIB 59006877827, Ulica Brune Bušića 3,10000 Zagreb</item>
      <item>Martinna Lana Kordić, OIB 17298754112, Slavka Kolara 35,10410 Velika Gorica</item>
      <item>BORIS JURIĆ, VIJENAC DINARE,31000 Osijek</item>
      <item>Zlata Piler, OIB 13123416897, Ulica Nikole Pavića 34,10000 Zagreb</item>
      <item>Ljubica Vidak, OIB 59045015690, Jaruščica 5 A,10000 Zagreb</item>
      <item>Anđela Matanović, OIB 23863557391, Nova X 55,22202 Rogoznica</item>
      <item>Petra Kovač, OIB 81818391740, Sopnički Odvojak 5 C,10000 Zagreb</item>
      <item>Valentina Pavković, OIB 87067683188, Jaruščica 7 A,10000 Zagreb</item>
      <item>Božidar Lokner, OIB 27430987328, Jaruščica 7 A,10000 Zagreb</item>
      <item>Miroslav Jurković, OIB 54288805565, Razumov Breg 6,10435 Falašćak</item>
      <item>Tea Kolić, OIB 41585198769, Luketići 55,47300 Zagorje</item>
      <item>IVICA TOMIĆ, VRANIĆEVA 11,10000 Zagreb</item>
      <item>JOSIP JELIĆ, SLAVKA KOLARA 35,10410 Velika Gorica</item>
      <item>Magda Butorac, OIB 08583634020, Bana Jelačića 55,32221 Cerić</item>
      <item>Vladimir Čavlović, OIB 56625730708, Ulica Anđela Gabrijela 19,32100 Vinkovci</item>
      <item>Tatjana Mateković, OIB 74561760663, Medveščak 99,10000 Zagreb</item>
      <item>Vesna Mladina, OIB 71801437335, Ozaljska Ulica 96,10000 Zagreb</item>
      <item>Miroslav Šarić, OIB 25341165767, Jaruščica 7,10000 Zagreb</item>
      <item>Vedran Juroš, OIB 63902441919, Ulica Kralja Petra Svačića 3,31000 Osijek</item>
      <item>Nikola Klaić, OIB 48832374139, Lojenov Prilaz 10,10000 Zagreb</item>
      <item>Boris Hipp, OIB 42112609273, ULICA BANA TEODORA PEJAČEVIĆA 9 (ranije: NAŠICE, AUGUSTA CESARCA, 9),31500 Našice</item>
      <item>Robert Žunić, OIB 45515944422, Savska Opatovina 34,10000 Zagreb</item>
      <item>STUDIO RENTAL d.o.o. za usluge, OIB 04132278774, Športska 25,10410 Novo Čiče</item>
      <item>Darko Barišić, OIB 62519692888, Huzjanova Ulica 22,10000 Zagreb</item>
      <item>Željko Borovička, OIB 56179447139, Barčev Trg 14,10000 Zagreb</item>
      <item>Zdenko Tica, OIB 49584641587, Ulica Vladimira Nazora 18,34551 Lipik</item>
      <item>Sabina Abdurahimi, OIB 67660387238, Kombolova Ulica 3,10000 Zagreb</item>
      <item>Darije Petolas, OIB 10344917608, Fancevljev Prilaz 8,10000 Zagreb</item>
      <item>Perica Mitrović, OIB 29538074286, Kardinala Alojzija Stepinca 35,31000 Osijek</item>
      <item>Matija Špičić, OIB 02495519389, Špičićeva Ulica 4,10410 Mičevec</item>
      <item>Natali Bogićević, OIB 84056119217, Cvjetno Naselje 14,10410 Velika Gorica</item>
      <item>Filip Grilec, OIB 94471925962, Ulica Cvijete Zuzorić 53,10000 Zagreb</item>
      <item>Zdenka Štern, OIB 32826205231, Oreškovićeva Ulica 6 V,10000 Zagreb</item>
      <item>Vladimir Vrhovec, OIB 36459972653, Jaruščica 11,10000 Zagreb</item>
      <item>Oliver Zorić, OIB 35822433380, Jaruščica 11,10000 Zagreb</item>
      <item>Vjekoslav Caktaš, OIB 62953165590, Solinske Mladeži 69 A,21210 Solin</item>
      <item>TOMISLAV MILIČEVIĆ, VELIKI POGANAC 5,48312 Veliki Poganac</item>
      <item>Antun Galić, OIB 26954182575, Šetal.150.brigade Hrvat.vojske 1,10000 Zagreb</item>
      <item>VRHUNSKA GRADNJA j.d.o.o. za usluge, OIB 44285161879, Havidićeva 16,10000 Zagreb</item>
      <item>Božica Bronzović Arbanas, OIB 81109718920, Jaruščica 5 A,10000 Zagreb</item>
      <item>Kristina Tadić, OIB 34964601979, Omladinska Ulica 26,10310 Ivanić-Grad</item>
      <item>Bernardica Djapić, OIB 83416361565, Ulica Božidara Magovca 48,10000 Zagreb</item>
      <item>Anita Zrinjan, OIB 45979512796, Medsave 26,10430 Medsave</item>
      <item>MARKO MARTINOVIĆ, STENJEVEČKA 35,10000 Zagreb</item>
      <item>NEKTUS INTERIJERI d.o.o. za usluge, OIB 87157825646, Ulica Vojina Bakića 2,10000 Zagreb</item>
      <item>Josip Munđar, OIB 55396621716, Ulica Đurđice Agićeve 3,10000 Zagreb</item>
      <item>Igor Bubnjić, OIB 68673320401, Prvomajska 11,43500 Daruvar</item>
      <item>Branka Lozić, OIB 03377626486, Ulica Ferde Livadića 10,10290 Zaprešić</item>
      <item>Marinko Ratković, OIB 54057243372, Škarnik 26,42223 Škarnik</item>
      <item>Dominik Brkić, OIB 14406310871, Jaruščica 9 D,10000 Zagreb</item>
      <item>Ljubica Žuljić, OIB 47641118940, Sisačka 16,10410 Velika Gorica</item>
      <item>Ivan Tržić, OIB 88170432071, Franje Blažinca 29,10370 Kozinščak</item>
      <item>DETONEX d.o.o. za trgovinu, OIB 84246899345, Horvaćanska cesta 23,10000 Zagreb</item>
      <item>Vanna Bojović, OIB 83656206667, Bartolići 35,10000 Zagreb</item>
      <item>Alan Jurković, OIB 53995301946, Topnička Ulica 10,10000 Zagreb</item>
      <item>Branka Tomaško, OIB 93793808015, Grančarska Ulica V. Odvojak 2,10257 Kupinečki Kraljevec</item>
      <item>Ilija Tufeković, OIB 85272849807, Savski Gaj Iii. 18,10000 Zagreb</item>
      <item>Antun-Željko Gidi, OIB 68779306540, Jaruščica 5,10000 Zagreb</item>
      <item>Višnja Broqi, OIB 35093755829, Lanište 1 J,10000 Zagreb</item>
      <item>GORAN TOMIĆ, BUKOVAČKA CESTA 331 A,10000 Zagreb</item>
      <item>Nebojša Perić, OIB 17683491651, Baburičina Ulica 17,10000 Zagreb</item>
      <item>Alen Jelovac, OIB 92213194197, Trg Kralja Tomislava 6,10000 Zagreb</item>
      <item>Petar Klipić, OIB 72968154640, Pičmanova Ulica 5,10000 Zagreb</item>
      <item>Maja Katana, OIB 98013783313, Ulica Milana Ogrizovića 2,10000 Zagreb</item>
      <item>Goran Crepulja, OIB 18982056058, Špadići 78,52440 Poreč</item>
      <item>Jelena Jozić, OIB 61368880664, Dankovečka Ulica 104,10000 Zagreb</item>
      <item>Ela Mihovilović Brkić, OIB 71624369158, Prisavlje 10,10000 Zagreb</item>
      <item>Miodrag Lesar, OIB 04182813536, Dolenica 12 F,10250 Lučko</item>
      <item>Iris Cekuš Soltz, OIB 72558220282, Ulica Josipa Pupačića 4,10000 Zagreb</item>
      <item>ORION ULAGANJA d.o.o. za usluge, OIB 45663810571, Jaruščica 11,10000 Zagreb</item>
      <item>Dora Hanžeković, OIB 29273403595</item>
      <item>Ivo Farčić, OIB 60542580519, Baštijanova 2a,10000 Zagreb</item>
      <item>Milijana Vizjak, OIB 24053414429, Demšarova Ulica 41,10000 Zagreb</item>
      <item>Snježana Šarić, OIB 81440476583, Ulica Grada Chicaga 4,10000 Zagreb</item>
      <item>Željko Albini, OIB 26256621275, Gračanska cesta 91 B,10000 Zagreb</item>
      <item>Županijsko državno odvjetništvo u Zagrebu, OIB 16488001145</item>
      <item>Ruža Santini, OIB 95280404750, Ivana Merza 8,23210 Turanj</item>
      <item>Zoran Mihajlović, OIB 60407042502, Ulica Ivana Rendića 31,10000 Zagreb</item>
      <item>Jurica Reberski, OIB 04868590499, Radnička c. 80,10000 Zagreb</item>
      <item>Jurica Tončić, OIB 44669013271, Ignjata Đorđića 19,10000 Zagreb</item>
      <item>TOP CLASS NEKRETNINE jednostavno društvo s ograničenom odgovornošću za gradnju i posredovanje u prometu nekretininama, OIB 71460389305, Ulica Karla Metikoša 3,10000 Zagreb</item>
      <item>MAMIĆ PERIĆ REBERSKI RIMAC Odvjetničko društvo, društvo s ograničenom odgovornošću, OIB 32802230502, Ivana Lučića 2A,10000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Adama Baltazara Krčelića 15,10290 Zaprešić</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Jaruščica 9,10000 Zagreb</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 OIB 05965133878, Jaruščica 11,10000 Zagreb</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item>Mislav Bistrović, OIB 77214883107, Trg Petra Svačića 6,10000 Zagreb</item>
      <item>Ranko Tomašević, OIB 86778817194, Zamenhofova Ulica 6,10000 Zagreb</item>
      <item>Veronika Grubišić, OIB 10961890432, Ulica Ivice Kičmanovića 22,10000 Zagreb</item>
      <item>Jozo Jerković, OIB 16863827730, Jaruščica 5 A,10000 Zagreb</item>
      <item>Sebastijan Paunović, OIB 71479698322, Ulica Vladimira Filakovca 5,10000 Zagreb</item>
      <item>Dragan Josipović, OIB 05767821988, Milana Nemičića 19,44250 Petrinja</item>
      <item>Maja Došlić Leš, OIB 75355077589, Frankopanska 1,35410 Batrina</item>
      <item>Robert Gruber, OIB 72359897820, Štefanićeva Ulica 8,10000 Zagreb</item>
      <item>Marija Pavletić, OIB 67403334435, Ulica Rudolfa Bićanića 16,10000 Zagreb</item>
      <item>DARKO SMOLJAN, STADITTEIL NEUHAUSEN AMTACKERSTR METZINGEN,72555 STADITTEIL NEUHAUSEN AMTACKERSTR METZINGEN</item>
      <item>Stipe Kljaić, OIB 04222923717, Jaruščica 5 A,10000 Zagreb</item>
      <item>B MAMIĆ, Šestinski dol 135,10000 Zagreb</item>
      <item>Mirjana Grubišić, OIB 71833983967, Trnava I. 51 A,10000 Zagreb</item>
      <item>IVAN ČOP, Jaruščica 5/A,10000 Zagreb</item>
      <item>Marinka Perić, OIB 11689582126, Filipa Macure 21,Banja Luka</item>
      <item>Sanja Lazić, OIB 93538380913, Kralja Tomislava 17,33520 Slatina</item>
      <item>Domagoj Šoše, OIB 76698290315, Logorište 19 A,47000 Karlovac</item>
      <item>IMPALA TRGOVINA, društvo s ograničenom odgovornošću za trgovinu i usluge, OIB 74349957002, Ivana Keleka 83,10360 Sesvete</item>
      <item>Martina Vuletić, OIB 73670201850, Kalabarovo Vrelo 12,10000 Zagreb</item>
      <item>ANTO PERIĆ, BIHAĆKA 30 SESVETSKI KRALJEVEC,10360 Sesvete</item>
      <item>Marjan Leši, OIB 77679532298, Stubička Ulica 91 A,10000 Zagreb</item>
      <item>JOSIP VULETIĆ, ULICA ANÐELA NUIĆA 97,10000 Zagreb</item>
      <item>Matija Jozić, OIB 63838897711, Štibrenska Ulica 1 A,10360 Sesvete</item>
      <item>Anđelka Marijanović, OIB 50730779773, Trpinjska Ulica 3,10000 Zagreb</item>
      <item>Marjan Bavčević, OIB 26538063798, Skradinska 3,21000 Split</item>
      <item>Marijan Malekin, OIB 58644776096, Vrlička Ulica 63,21230 Sinj</item>
      <item>DAJANA ANTONIJA BEBEK, JARUŠČICA 11,10000 Zagreb</item>
      <item>Miro Šahinović, OIB 06143438724, Ulica Nike Grškovića 4,10000 Zagreb</item>
      <item>OPERETA LEGALIZACIJA društvo s ograničenom odgovornošću za promet nekretnina, OIB 59459077421, Kranjčevićeva 53,10000 Zagreb</item>
      <item>Josip Biočić, OIB 01933666749, Mendlova Ulica 7,10000 Zagreb</item>
      <item>Fikret Osmanović, OIB 72517850145, Jaruščica 11,10000 Zagreb</item>
      <item>Darko Šebalj, OIB 05296710885, Posavsko Vrbovo 89 A,10411 Vrbovo Posavsko</item>
      <item>Jerko Huljev, OIB 18648097894, 4. Rakitski Odvojak 5,10437 Rakitje</item>
      <item>Jakov Šošić, OIB 77618338351, Odeska 6,21000 Split</item>
      <item>Jasmin Čaušević, OIB 18030083498, Čaklje 37,21327 Podgora</item>
      <item>Franjo Kušević, OIB 46060556856, Lučelnica 87,10451 Lučelnica</item>
      <item>Rina Broqi, OIB 27121995258, Horvaćanska Cesta 166,10000 Zagreb</item>
      <item>IVAN KRALJ, V. VRBICE 15,10250 Lučko</item>
      <item>Mladen Petrlić, OIB 88977535430, Ludbreška Ulica 10,10000 Zagreb</item>
      <item>Zvonko Babić, OIB 70434924687, Jurice Muraia 2,40000 Čakovec</item>
      <item>Zvjezdana Balen-Vuglač, OIB 41427375263, Marinići 80 B,51216 Marinići</item>
      <item>HOJSKI NEKRETNINE društvo s ograničenom odgovornošću za proizvodnju, trgovinu i usluge, OIB 48954500679, Majdakova 45,10000 Zagreb</item>
      <item>Dragana Drobac, OIB 50310836278, Cernik 225,51218 Cernik</item>
      <item>METRO LIVING d.o.o. za trgovinu i usluge, OIB 18836443912, Sobolski put 16,10000 Zagreb</item>
      <item>Martina Peričić, OIB 41096827899, Ulica Ivana Zahara 3,10000 Zagreb</item>
      <item>Ivona Vuglač, OIB 68310426614, Marinići 80 B,51216 Marinići</item>
      <item>Darko Acalinović, OIB 00614141617, Vladimira Nazora 90,21480 Vis</item>
      <item>Sandra Prskalo, OIB 89797926066, Jablanovac 24,10000 Zagreb</item>
      <item>Ranko Vukosavljević, OIB 51556794836, Kutnjački Put 6,10000 Zagreb</item>
      <item>CENTAR VIZIJA d.o.o. za trgovinu, OIB 05417850582, Kranjčevićeva 53,10000 Zagreb</item>
      <item>Stjepan Žuljić, OIB 86416796158, Sisačka 16,10410 Velika Gorica</item>
      <item>AQUAMONT d.o.o. za graditeljstvo, trgovinu i usluge, OIB 85058985197, Sobolski put 16,10000 Zagreb</item>
      <item>Dalibor Koljenik, OIB 32237070324, Koranska 8,31500 Našice</item>
      <item>JOSIP PETRIČEVIĆ, ŠETALIŠTE 150. BRIGADE 8,10000 Zagreb</item>
      <item>Dino Marjanović, OIB 94571187643, Ulica Ljudevita Posavskog 16,10000 Zagreb</item>
      <item>Otilia Varoščić, OIB 29857255382, Jablanska Ulica 32,10000 Zagreb</item>
      <item>Krešimir Flas, OIB 24601707285, Vlatka Mačeka 10,35000 Slavonski Brod</item>
      <item>Ivanka Zubčić, OIB 81995032685, UL. HRVATSKIH BRANITELJA 7 (ranije: PRIDRAGA, PRIDRAGA, 104),23312 Pridraga</item>
      <item>Sanja Šukunda, OIB 59006877827, Ulica Brune Bušića 3,10000 Zagreb</item>
      <item>Martinna Lana Kordić, OIB 17298754112, Slavka Kolara 35,10410 Velika Gorica</item>
      <item>BORIS JURIĆ, VIJENAC DINARE,31000 Osijek</item>
      <item>Zlata Piler, OIB 13123416897, Ulica Nikole Pavića 34,10000 Zagreb</item>
      <item>Ljubica Vidak, OIB 59045015690, Jaruščica 5 A,10000 Zagreb</item>
      <item>Anđela Matanović, OIB 23863557391, Nova X 55,22202 Rogoznica</item>
      <item>Petra Kovač, OIB 81818391740, Sopnički Odvojak 5 C,10000 Zagreb</item>
      <item>Valentina Pavković, OIB 87067683188, Jaruščica 7 A,10000 Zagreb</item>
      <item>Božidar Lokner, OIB 27430987328, Jaruščica 7 A,10000 Zagreb</item>
      <item>Miroslav Jurković, OIB 54288805565, Razumov Breg 6,10435 Falašćak</item>
      <item>Tea Kolić, OIB 41585198769, Luketići 55,47300 Zagorje</item>
      <item>IVICA TOMIĆ, VRANIĆEVA 11,10000 Zagreb</item>
      <item>JOSIP JELIĆ, SLAVKA KOLARA 35,10410 Velika Gorica</item>
      <item>Magda Butorac, OIB 08583634020, Bana Jelačića 55,32221 Cerić</item>
      <item>Vladimir Čavlović, OIB 56625730708, Ulica Anđela Gabrijela 19,32100 Vinkovci</item>
      <item>Tatjana Mateković, OIB 74561760663, Medveščak 99,10000 Zagreb</item>
      <item>Vesna Mladina, OIB 71801437335, Ozaljska Ulica 96,10000 Zagreb</item>
      <item>Miroslav Šarić, OIB 25341165767, Jaruščica 7,10000 Zagreb</item>
      <item>Vedran Juroš, OIB 63902441919, Ulica Kralja Petra Svačića 3,31000 Osijek</item>
      <item>Nikola Klaić, OIB 48832374139, Lojenov Prilaz 10,10000 Zagreb</item>
      <item>Boris Hipp, OIB 42112609273, ULICA BANA TEODORA PEJAČEVIĆA 9 (ranije: NAŠICE, AUGUSTA CESARCA, 9),31500 Našice</item>
      <item>Robert Žunić, OIB 45515944422, Savska Opatovina 34,10000 Zagreb</item>
      <item>STUDIO RENTAL d.o.o. za usluge, OIB 04132278774, Športska 25,10410 Novo Čiče</item>
      <item>Darko Barišić, OIB 62519692888, Huzjanova Ulica 22,10000 Zagreb</item>
      <item>Željko Borovička, OIB 56179447139, Barčev Trg 14,10000 Zagreb</item>
      <item>Zdenko Tica, OIB 49584641587, Ulica Vladimira Nazora 18,34551 Lipik</item>
      <item>Sabina Abdurahimi, OIB 67660387238, Kombolova Ulica 3,10000 Zagreb</item>
      <item>Darije Petolas, OIB 10344917608, Fancevljev Prilaz 8,10000 Zagreb</item>
      <item>Perica Mitrović, OIB 29538074286, Kardinala Alojzija Stepinca 35,31000 Osijek</item>
      <item>Matija Špičić, OIB 02495519389, Špičićeva Ulica 4,10410 Mičevec</item>
      <item>Natali Bogićević, OIB 84056119217, Cvjetno Naselje 14,10410 Velika Gorica</item>
      <item>Filip Grilec, OIB 94471925962, Ulica Cvijete Zuzorić 53,10000 Zagreb</item>
      <item>Zdenka Štern, OIB 32826205231, Oreškovićeva Ulica 6 V,10000 Zagreb</item>
      <item>Vladimir Vrhovec, OIB 36459972653, Jaruščica 11,10000 Zagreb</item>
      <item>Oliver Zorić, OIB 35822433380, Jaruščica 11,10000 Zagreb</item>
      <item>Vjekoslav Caktaš, OIB 62953165590, Solinske Mladeži 69 A,21210 Solin</item>
      <item>TOMISLAV MILIČEVIĆ, VELIKI POGANAC 5,48312 Veliki Poganac</item>
      <item>Antun Galić, OIB 26954182575, Šetal.150.brigade Hrvat.vojske 1,10000 Zagreb</item>
      <item>VRHUNSKA GRADNJA j.d.o.o. za usluge, OIB 44285161879, Havidićeva 16,10000 Zagreb</item>
      <item>Božica Bronzović Arbanas, OIB 81109718920, Jaruščica 5 A,10000 Zagreb</item>
      <item>Kristina Tadić, OIB 34964601979, Omladinska Ulica 26,10310 Ivanić-Grad</item>
      <item>Bernardica Djapić, OIB 83416361565, Ulica Božidara Magovca 48,10000 Zagreb</item>
      <item>Anita Zrinjan, OIB 45979512796, Medsave 26,10430 Medsave</item>
      <item>MARKO MARTINOVIĆ, STENJEVEČKA 35,10000 Zagreb</item>
      <item>NEKTUS INTERIJERI d.o.o. za usluge, OIB 87157825646, Ulica Vojina Bakića 2,10000 Zagreb</item>
      <item>Josip Munđar, OIB 55396621716, Ulica Đurđice Agićeve 3,10000 Zagreb</item>
      <item>Igor Bubnjić, OIB 68673320401, Prvomajska 11,43500 Daruvar</item>
      <item>Branka Lozić, OIB 03377626486, Ulica Ferde Livadića 10,10290 Zaprešić</item>
      <item>Marinko Ratković, OIB 54057243372, Škarnik 26,42223 Škarnik</item>
      <item>Dominik Brkić, OIB 14406310871, Jaruščica 9 D,10000 Zagreb</item>
      <item>Ljubica Žuljić, OIB 47641118940, Sisačka 16,10410 Velika Gorica</item>
      <item>Ivan Tržić, OIB 88170432071, Franje Blažinca 29,10370 Kozinščak</item>
      <item>DETONEX d.o.o. za trgovinu, OIB 84246899345, Horvaćanska cesta 23,10000 Zagreb</item>
      <item>Vanna Bojović, OIB 83656206667, Bartolići 35,10000 Zagreb</item>
      <item>Alan Jurković, OIB 53995301946, Topnička Ulica 10,10000 Zagreb</item>
      <item>Branka Tomaško, OIB 93793808015, Grančarska Ulica V. Odvojak 2,10257 Kupinečki Kraljevec</item>
      <item>Ilija Tufeković, OIB 85272849807, Savski Gaj Iii. 18,10000 Zagreb</item>
      <item>Antun-Željko Gidi, OIB 68779306540, Jaruščica 5,10000 Zagreb</item>
      <item>Višnja Broqi, OIB 35093755829, Lanište 1 J,10000 Zagreb</item>
      <item>GORAN TOMIĆ, BUKOVAČKA CESTA 331 A,10000 Zagreb</item>
      <item>Nebojša Perić, OIB 17683491651, Baburičina Ulica 17,10000 Zagreb</item>
      <item>Alen Jelovac, OIB 92213194197, Trg Kralja Tomislava 6,10000 Zagreb</item>
      <item>Petar Klipić, OIB 72968154640, Pičmanova Ulica 5,10000 Zagreb</item>
      <item>Maja Katana, OIB 98013783313, Ulica Milana Ogrizovića 2,10000 Zagreb</item>
      <item>Goran Crepulja, OIB 18982056058, Špadići 78,52440 Poreč</item>
      <item>Jelena Jozić, OIB 61368880664, Dankovečka Ulica 104,10000 Zagreb</item>
      <item>Ela Mihovilović Brkić, OIB 71624369158, Prisavlje 10,10000 Zagreb</item>
      <item>Miodrag Lesar, OIB 04182813536, Dolenica 12 F,10250 Lučko</item>
      <item>Iris Cekuš Soltz, OIB 72558220282, Ulica Josipa Pupačića 4,10000 Zagreb</item>
      <item>ORION ULAGANJA d.o.o. za usluge, OIB 45663810571, Jaruščica 11,10000 Zagreb</item>
      <item>Dora Hanžeković, OIB 29273403595</item>
      <item>Ivo Farčić, OIB 60542580519, Baštijanova 2a,10000 Zagreb</item>
      <item>Milijana Vizjak, OIB 24053414429, Demšarova Ulica 41,10000 Zagreb</item>
      <item>Snježana Šarić, OIB 81440476583, Ulica Grada Chicaga 4,10000 Zagreb</item>
      <item>Željko Albini, OIB 26256621275, Gračanska cesta 91 B,10000 Zagreb</item>
      <item>Županijsko državno odvjetništvo u Zagrebu, OIB 16488001145</item>
      <item>Ruža Santini, OIB 95280404750, Ivana Merza 8,23210 Turanj</item>
      <item>Zoran Mihajlović, OIB 60407042502, Ulica Ivana Rendića 31,10000 Zagreb</item>
      <item>Jurica Reberski, OIB 04868590499, Radnička c. 80,10000 Zagreb</item>
      <item>Jurica Tončić, OIB 44669013271, Ignjata Đorđića 19,10000 Zagreb</item>
      <item>TOP CLASS NEKRETNINE jednostavno društvo s ograničenom odgovornošću za gradnju i posredovanje u prometu nekretininama, OIB 71460389305, Ulica Karla Metikoša 3,10000 Zagreb</item>
      <item>MAMIĆ PERIĆ REBERSKI RIMAC Odvjetničko društvo, društvo s ograničenom odgovornošću, OIB 32802230502, Ivana Lučića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05965133878</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null</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item>, OIB 77214883107</item>
      <item>, OIB 86778817194</item>
      <item>, OIB 10961890432</item>
      <item>, OIB 16863827730</item>
      <item>, OIB 71479698322</item>
      <item>, OIB 05767821988</item>
      <item>, OIB 75355077589</item>
      <item>, OIB 72359897820</item>
      <item>, OIB 67403334435</item>
      <item>, OIB null</item>
      <item>, OIB 04222923717</item>
      <item>, OIB null</item>
      <item>, OIB 71833983967</item>
      <item>, OIB null</item>
      <item>, OIB 11689582126</item>
      <item>, OIB 93538380913</item>
      <item>, OIB 76698290315</item>
      <item>, OIB 74349957002</item>
      <item>, OIB 73670201850</item>
      <item>, OIB null</item>
      <item>, OIB 77679532298</item>
      <item>, OIB null</item>
      <item>, OIB 63838897711</item>
      <item>, OIB 50730779773</item>
      <item>, OIB 26538063798</item>
      <item>, OIB 58644776096</item>
      <item>, OIB null</item>
      <item>, OIB 06143438724</item>
      <item>, OIB 59459077421</item>
      <item>, OIB 01933666749</item>
      <item>, OIB 72517850145</item>
      <item>, OIB 05296710885</item>
      <item>, OIB 18648097894</item>
      <item>, OIB 77618338351</item>
      <item>, OIB 18030083498</item>
      <item>, OIB 46060556856</item>
      <item>, OIB 27121995258</item>
      <item>, OIB null</item>
      <item>, OIB 88977535430</item>
      <item>, OIB 70434924687</item>
      <item>, OIB 41427375263</item>
      <item>, OIB 48954500679</item>
      <item>, OIB 50310836278</item>
      <item>, OIB 18836443912</item>
      <item>, OIB 41096827899</item>
      <item>, OIB 68310426614</item>
      <item>, OIB 00614141617</item>
      <item>, OIB 89797926066</item>
      <item>, OIB 51556794836</item>
      <item>, OIB 05417850582</item>
      <item>, OIB 86416796158</item>
      <item>, OIB 85058985197</item>
      <item>, OIB 32237070324</item>
      <item>, OIB null</item>
      <item>, OIB 94571187643</item>
      <item>, OIB 29857255382</item>
      <item>, OIB 24601707285</item>
      <item>, OIB 81995032685</item>
      <item>, OIB 59006877827</item>
      <item>, OIB 17298754112</item>
      <item>, OIB null</item>
      <item>, OIB 13123416897</item>
      <item>, OIB 59045015690</item>
      <item>, OIB 23863557391</item>
      <item>, OIB 81818391740</item>
      <item>, OIB 87067683188</item>
      <item>, OIB 27430987328</item>
      <item>, OIB 54288805565</item>
      <item>, OIB 41585198769</item>
      <item>, OIB null</item>
      <item>, OIB null</item>
      <item>, OIB 08583634020</item>
      <item>, OIB 56625730708</item>
      <item>, OIB 74561760663</item>
      <item>, OIB 71801437335</item>
      <item>, OIB 25341165767</item>
      <item>, OIB 63902441919</item>
      <item>, OIB 48832374139</item>
      <item>, OIB 42112609273</item>
      <item>, OIB 45515944422</item>
      <item>, OIB 04132278774</item>
      <item>, OIB 62519692888</item>
      <item>, OIB 56179447139</item>
      <item>, OIB 49584641587</item>
      <item>, OIB 67660387238</item>
      <item>, OIB 10344917608</item>
      <item>, OIB 29538074286</item>
      <item>, OIB 02495519389</item>
      <item>, OIB 84056119217</item>
      <item>, OIB 94471925962</item>
      <item>, OIB 32826205231</item>
      <item>, OIB 36459972653</item>
      <item>, OIB 35822433380</item>
      <item>, OIB 62953165590</item>
      <item>, OIB null</item>
      <item>, OIB 26954182575</item>
      <item>, OIB 44285161879</item>
      <item>, OIB 81109718920</item>
      <item>, OIB 34964601979</item>
      <item>, OIB 83416361565</item>
      <item>, OIB 45979512796</item>
      <item>, OIB null</item>
      <item>, OIB 87157825646</item>
      <item>, OIB 55396621716</item>
      <item>, OIB 68673320401</item>
      <item>, OIB 03377626486</item>
      <item>, OIB 54057243372</item>
      <item>, OIB 14406310871</item>
      <item>, OIB 47641118940</item>
      <item>, OIB 88170432071</item>
      <item>, OIB 84246899345</item>
      <item>, OIB 83656206667</item>
      <item>, OIB 53995301946</item>
      <item>, OIB 93793808015</item>
      <item>, OIB 85272849807</item>
      <item>, OIB 68779306540</item>
      <item>, OIB 35093755829</item>
      <item>, OIB null</item>
      <item>, OIB 17683491651</item>
      <item>, OIB 92213194197</item>
      <item>, OIB 72968154640</item>
      <item>, OIB 98013783313</item>
      <item>, OIB 18982056058</item>
      <item>, OIB 61368880664</item>
      <item>, OIB 71624369158</item>
      <item>, OIB 04182813536</item>
      <item>, OIB 72558220282</item>
      <item>, OIB 45663810571</item>
      <item>, OIB 29273403595</item>
      <item>, OIB 60542580519</item>
      <item>, OIB 24053414429</item>
      <item>, OIB 81440476583</item>
      <item>, OIB 26256621275</item>
      <item>, OIB 16488001145</item>
      <item>, OIB 95280404750</item>
      <item>, OIB 60407042502</item>
      <item>, OIB 04868590499</item>
      <item>, OIB 44669013271</item>
      <item>, OIB 71460389305</item>
      <item>, OIB 32802230502</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05965133878</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null</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item>, OIB 77214883107</item>
      <item>, OIB 86778817194</item>
      <item>, OIB 10961890432</item>
      <item>, OIB 16863827730</item>
      <item>, OIB 71479698322</item>
      <item>, OIB 05767821988</item>
      <item>, OIB 75355077589</item>
      <item>, OIB 72359897820</item>
      <item>, OIB 67403334435</item>
      <item>, OIB null</item>
      <item>, OIB 04222923717</item>
      <item>, OIB null</item>
      <item>, OIB 71833983967</item>
      <item>, OIB null</item>
      <item>, OIB 11689582126</item>
      <item>, OIB 93538380913</item>
      <item>, OIB 76698290315</item>
      <item>, OIB 74349957002</item>
      <item>, OIB 73670201850</item>
      <item>, OIB null</item>
      <item>, OIB 77679532298</item>
      <item>, OIB null</item>
      <item>, OIB 63838897711</item>
      <item>, OIB 50730779773</item>
      <item>, OIB 26538063798</item>
      <item>, OIB 58644776096</item>
      <item>, OIB null</item>
      <item>, OIB 06143438724</item>
      <item>, OIB 59459077421</item>
      <item>, OIB 01933666749</item>
      <item>, OIB 72517850145</item>
      <item>, OIB 05296710885</item>
      <item>, OIB 18648097894</item>
      <item>, OIB 77618338351</item>
      <item>, OIB 18030083498</item>
      <item>, OIB 46060556856</item>
      <item>, OIB 27121995258</item>
      <item>, OIB null</item>
      <item>, OIB 88977535430</item>
      <item>, OIB 70434924687</item>
      <item>, OIB 41427375263</item>
      <item>, OIB 48954500679</item>
      <item>, OIB 50310836278</item>
      <item>, OIB 18836443912</item>
      <item>, OIB 41096827899</item>
      <item>, OIB 68310426614</item>
      <item>, OIB 00614141617</item>
      <item>, OIB 89797926066</item>
      <item>, OIB 51556794836</item>
      <item>, OIB 05417850582</item>
      <item>, OIB 86416796158</item>
      <item>, OIB 85058985197</item>
      <item>, OIB 32237070324</item>
      <item>, OIB null</item>
      <item>, OIB 94571187643</item>
      <item>, OIB 29857255382</item>
      <item>, OIB 24601707285</item>
      <item>, OIB 81995032685</item>
      <item>, OIB 59006877827</item>
      <item>, OIB 17298754112</item>
      <item>, OIB null</item>
      <item>, OIB 13123416897</item>
      <item>, OIB 59045015690</item>
      <item>, OIB 23863557391</item>
      <item>, OIB 81818391740</item>
      <item>, OIB 87067683188</item>
      <item>, OIB 27430987328</item>
      <item>, OIB 54288805565</item>
      <item>, OIB 41585198769</item>
      <item>, OIB null</item>
      <item>, OIB null</item>
      <item>, OIB 08583634020</item>
      <item>, OIB 56625730708</item>
      <item>, OIB 74561760663</item>
      <item>, OIB 71801437335</item>
      <item>, OIB 25341165767</item>
      <item>, OIB 63902441919</item>
      <item>, OIB 48832374139</item>
      <item>, OIB 42112609273</item>
      <item>, OIB 45515944422</item>
      <item>, OIB 04132278774</item>
      <item>, OIB 62519692888</item>
      <item>, OIB 56179447139</item>
      <item>, OIB 49584641587</item>
      <item>, OIB 67660387238</item>
      <item>, OIB 10344917608</item>
      <item>, OIB 29538074286</item>
      <item>, OIB 02495519389</item>
      <item>, OIB 84056119217</item>
      <item>, OIB 94471925962</item>
      <item>, OIB 32826205231</item>
      <item>, OIB 36459972653</item>
      <item>, OIB 35822433380</item>
      <item>, OIB 62953165590</item>
      <item>, OIB null</item>
      <item>, OIB 26954182575</item>
      <item>, OIB 44285161879</item>
      <item>, OIB 81109718920</item>
      <item>, OIB 34964601979</item>
      <item>, OIB 83416361565</item>
      <item>, OIB 45979512796</item>
      <item>, OIB null</item>
      <item>, OIB 87157825646</item>
      <item>, OIB 55396621716</item>
      <item>, OIB 68673320401</item>
      <item>, OIB 03377626486</item>
      <item>, OIB 54057243372</item>
      <item>, OIB 14406310871</item>
      <item>, OIB 47641118940</item>
      <item>, OIB 88170432071</item>
      <item>, OIB 84246899345</item>
      <item>, OIB 83656206667</item>
      <item>, OIB 53995301946</item>
      <item>, OIB 93793808015</item>
      <item>, OIB 85272849807</item>
      <item>, OIB 68779306540</item>
      <item>, OIB 35093755829</item>
      <item>, OIB null</item>
      <item>, OIB 17683491651</item>
      <item>, OIB 92213194197</item>
      <item>, OIB 72968154640</item>
      <item>, OIB 98013783313</item>
      <item>, OIB 18982056058</item>
      <item>, OIB 61368880664</item>
      <item>, OIB 71624369158</item>
      <item>, OIB 04182813536</item>
      <item>, OIB 72558220282</item>
      <item>, OIB 45663810571</item>
      <item>, OIB 29273403595</item>
      <item>, OIB 60542580519</item>
      <item>, OIB 24053414429</item>
      <item>, OIB 81440476583</item>
      <item>, OIB 26256621275</item>
      <item>, OIB 16488001145</item>
      <item>, OIB 95280404750</item>
      <item>, OIB 60407042502</item>
      <item>, OIB 04868590499</item>
      <item>, OIB 44669013271</item>
      <item>, OIB 71460389305</item>
      <item>, OIB 32802230502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22. listopada 2012.</izvorni_sadrzaj>
    <derivirana_varijabla naziv="DomainObject.Predmet.DatumPocetkaProcesa_1">22. listopada 2012.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3</properties:Pages>
  <properties:Words>789</properties:Words>
  <properties:Characters>4431</properties:Characters>
  <properties:Lines>143</properties:Lines>
  <properties:Paragraphs>46</properties:Paragraphs>
  <properties:TotalTime>38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St -215/05</vt:lpstr>
    </vt:vector>
  </properties:TitlesOfParts>
  <properties:LinksUpToDate>false</properties:LinksUpToDate>
  <properties:CharactersWithSpaces>5313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2021-06-16T09:49:00Z</dcterms:created>
  <dc:creator>nmarkovic</dc:creator>
  <cp:lastModifiedBy>Monika Fuček</cp:lastModifiedBy>
  <cp:lastPrinted>2021-06-17T08:15:00Z</cp:lastPrinted>
  <dcterms:modified xmlns:xsi="http://www.w3.org/2001/XMLSchema-instance" xsi:type="dcterms:W3CDTF">2021-06-17T08:19:00Z</dcterms:modified>
  <cp:revision>7</cp:revision>
  <dc:title>St -215/05</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St-1094/2012-1834 / Zapisnik - Ročište za dražbu (St-1094-2012-ročište za dražbu-17-06-2021.docx)</vt:lpwstr>
  </prop:property>
  <prop:property fmtid="{D5CDD505-2E9C-101B-9397-08002B2CF9AE}" pid="4" name="CC_coloring">
    <vt:bool>false</vt:bool>
  </prop:property>
  <prop:property fmtid="{D5CDD505-2E9C-101B-9397-08002B2CF9AE}" pid="5" name="BrojStranica">
    <vt:i4>3</vt:i4>
  </prop:property>
</prop:Properties>
</file>